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page2"/>
    <w:p w14:paraId="31F4AB2C" w14:textId="4DA27C44" w:rsidR="00797396" w:rsidRPr="00711DCF" w:rsidRDefault="00797396" w:rsidP="00D4759E">
      <w:pPr>
        <w:pStyle w:val="CRCoverPage"/>
        <w:tabs>
          <w:tab w:val="right" w:pos="8640"/>
        </w:tabs>
        <w:rPr>
          <w:b/>
          <w:noProof/>
          <w:sz w:val="24"/>
        </w:rPr>
      </w:pPr>
      <w:r>
        <w:rPr>
          <w:noProof/>
          <w:lang w:eastAsia="en-GB"/>
        </w:rPr>
        <mc:AlternateContent>
          <mc:Choice Requires="wps">
            <w:drawing>
              <wp:anchor distT="0" distB="0" distL="114300" distR="114300" simplePos="0" relativeHeight="251658242" behindDoc="0" locked="1" layoutInCell="1" allowOverlap="1" wp14:anchorId="0EDE3E0E" wp14:editId="7EFF6511">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1F0FDA9"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3mwUAAGM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Mn/fL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WG2 Meeting #1</w:t>
      </w:r>
      <w:r w:rsidR="00B41BB7">
        <w:rPr>
          <w:b/>
          <w:noProof/>
          <w:sz w:val="24"/>
        </w:rPr>
        <w:t>10</w:t>
      </w:r>
      <w:r w:rsidR="003067B5">
        <w:rPr>
          <w:b/>
          <w:noProof/>
          <w:sz w:val="24"/>
        </w:rPr>
        <w:t>-e</w:t>
      </w:r>
      <w:r>
        <w:rPr>
          <w:b/>
          <w:noProof/>
          <w:sz w:val="24"/>
        </w:rPr>
        <w:t xml:space="preserve">  </w:t>
      </w:r>
      <w:r w:rsidR="00D4759E">
        <w:rPr>
          <w:b/>
          <w:noProof/>
          <w:sz w:val="24"/>
        </w:rPr>
        <w:tab/>
        <w:t xml:space="preserve">      </w:t>
      </w:r>
      <w:r w:rsidR="00294EFF" w:rsidRPr="00294EFF">
        <w:rPr>
          <w:b/>
          <w:noProof/>
          <w:sz w:val="24"/>
        </w:rPr>
        <w:t>R2-2004948</w:t>
      </w:r>
    </w:p>
    <w:p w14:paraId="12577960" w14:textId="546D5F3D" w:rsidR="00797396" w:rsidRPr="00DE17C0" w:rsidRDefault="00797396" w:rsidP="00D4759E">
      <w:pPr>
        <w:pStyle w:val="CRCoverPage"/>
        <w:tabs>
          <w:tab w:val="right" w:pos="8640"/>
        </w:tabs>
        <w:spacing w:after="180"/>
        <w:rPr>
          <w:rFonts w:cs="Arial"/>
          <w:b/>
          <w:bCs/>
          <w:sz w:val="24"/>
          <w:szCs w:val="28"/>
          <w:lang w:val="pt-PT"/>
        </w:rPr>
      </w:pPr>
      <w:r w:rsidRPr="00DE17C0">
        <w:rPr>
          <w:b/>
          <w:bCs/>
          <w:i/>
          <w:noProof/>
          <w:color w:val="0070C0"/>
          <w:lang w:eastAsia="en-GB"/>
        </w:rPr>
        <mc:AlternateContent>
          <mc:Choice Requires="wps">
            <w:drawing>
              <wp:anchor distT="0" distB="0" distL="114300" distR="114300" simplePos="0" relativeHeight="251658240" behindDoc="0" locked="1" layoutInCell="1" allowOverlap="1" wp14:anchorId="26D5300B" wp14:editId="5BA0DB01">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AA5D893"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E77B7F">
        <w:rPr>
          <w:b/>
          <w:bCs/>
          <w:sz w:val="22"/>
          <w:szCs w:val="22"/>
        </w:rPr>
        <w:t xml:space="preserve">E-meeting, </w:t>
      </w:r>
      <w:r w:rsidR="002A42E1">
        <w:rPr>
          <w:b/>
          <w:bCs/>
          <w:sz w:val="22"/>
          <w:szCs w:val="22"/>
        </w:rPr>
        <w:t xml:space="preserve">01 – 12 </w:t>
      </w:r>
      <w:bookmarkStart w:id="1" w:name="_GoBack"/>
      <w:bookmarkEnd w:id="1"/>
      <w:r w:rsidR="00B41BB7">
        <w:rPr>
          <w:b/>
          <w:bCs/>
          <w:sz w:val="22"/>
          <w:szCs w:val="22"/>
        </w:rPr>
        <w:t>June</w:t>
      </w:r>
      <w:r w:rsidR="008766B1">
        <w:rPr>
          <w:b/>
          <w:bCs/>
          <w:sz w:val="22"/>
          <w:szCs w:val="22"/>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7396" w14:paraId="3AD691C4" w14:textId="77777777" w:rsidTr="00F12C1B">
        <w:trPr>
          <w:trHeight w:val="70"/>
        </w:trPr>
        <w:tc>
          <w:tcPr>
            <w:tcW w:w="9641" w:type="dxa"/>
            <w:gridSpan w:val="9"/>
            <w:tcBorders>
              <w:top w:val="single" w:sz="4" w:space="0" w:color="auto"/>
              <w:left w:val="single" w:sz="4" w:space="0" w:color="auto"/>
              <w:right w:val="single" w:sz="4" w:space="0" w:color="auto"/>
            </w:tcBorders>
          </w:tcPr>
          <w:p w14:paraId="40D808CE" w14:textId="77777777" w:rsidR="00797396" w:rsidRDefault="00797396" w:rsidP="00F12C1B">
            <w:pPr>
              <w:pStyle w:val="CRCoverPage"/>
              <w:spacing w:after="0"/>
              <w:jc w:val="right"/>
              <w:rPr>
                <w:i/>
                <w:noProof/>
              </w:rPr>
            </w:pPr>
            <w:r w:rsidRPr="00E23D4C">
              <w:rPr>
                <w:i/>
                <w:noProof/>
                <w:color w:val="0070C0"/>
                <w:lang w:eastAsia="en-GB"/>
              </w:rPr>
              <mc:AlternateContent>
                <mc:Choice Requires="wps">
                  <w:drawing>
                    <wp:anchor distT="0" distB="0" distL="114300" distR="114300" simplePos="0" relativeHeight="251658241" behindDoc="0" locked="1" layoutInCell="1" allowOverlap="1" wp14:anchorId="44FE9A5E" wp14:editId="7674DC4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18EBF2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noProof/>
                <w:sz w:val="14"/>
              </w:rPr>
              <w:t>CR-Form-v11.4</w:t>
            </w:r>
          </w:p>
        </w:tc>
      </w:tr>
      <w:tr w:rsidR="00797396" w14:paraId="064F1D78" w14:textId="77777777" w:rsidTr="00F12C1B">
        <w:tc>
          <w:tcPr>
            <w:tcW w:w="9641" w:type="dxa"/>
            <w:gridSpan w:val="9"/>
            <w:tcBorders>
              <w:left w:val="single" w:sz="4" w:space="0" w:color="auto"/>
              <w:right w:val="single" w:sz="4" w:space="0" w:color="auto"/>
            </w:tcBorders>
          </w:tcPr>
          <w:p w14:paraId="54A2D841" w14:textId="77777777" w:rsidR="00797396" w:rsidRDefault="00797396" w:rsidP="00F12C1B">
            <w:pPr>
              <w:pStyle w:val="CRCoverPage"/>
              <w:spacing w:after="0"/>
              <w:jc w:val="center"/>
              <w:rPr>
                <w:noProof/>
              </w:rPr>
            </w:pPr>
            <w:r>
              <w:rPr>
                <w:b/>
                <w:noProof/>
                <w:sz w:val="32"/>
              </w:rPr>
              <w:t>CHANGE REQUEST</w:t>
            </w:r>
          </w:p>
        </w:tc>
      </w:tr>
      <w:tr w:rsidR="00797396" w14:paraId="014BAC83" w14:textId="77777777" w:rsidTr="00F12C1B">
        <w:tc>
          <w:tcPr>
            <w:tcW w:w="9641" w:type="dxa"/>
            <w:gridSpan w:val="9"/>
            <w:tcBorders>
              <w:left w:val="single" w:sz="4" w:space="0" w:color="auto"/>
              <w:right w:val="single" w:sz="4" w:space="0" w:color="auto"/>
            </w:tcBorders>
          </w:tcPr>
          <w:p w14:paraId="242A2EA1" w14:textId="77777777" w:rsidR="00797396" w:rsidRDefault="00797396" w:rsidP="00F12C1B">
            <w:pPr>
              <w:pStyle w:val="CRCoverPage"/>
              <w:spacing w:after="0"/>
              <w:rPr>
                <w:noProof/>
                <w:sz w:val="8"/>
                <w:szCs w:val="8"/>
              </w:rPr>
            </w:pPr>
          </w:p>
        </w:tc>
      </w:tr>
      <w:tr w:rsidR="00797396" w14:paraId="7E3E5763" w14:textId="77777777" w:rsidTr="00F12C1B">
        <w:tc>
          <w:tcPr>
            <w:tcW w:w="142" w:type="dxa"/>
            <w:tcBorders>
              <w:left w:val="single" w:sz="4" w:space="0" w:color="auto"/>
            </w:tcBorders>
          </w:tcPr>
          <w:p w14:paraId="4F25BEC8" w14:textId="77777777" w:rsidR="00797396" w:rsidRDefault="00797396" w:rsidP="00F12C1B">
            <w:pPr>
              <w:pStyle w:val="CRCoverPage"/>
              <w:spacing w:after="0"/>
              <w:jc w:val="right"/>
              <w:rPr>
                <w:noProof/>
              </w:rPr>
            </w:pPr>
          </w:p>
        </w:tc>
        <w:tc>
          <w:tcPr>
            <w:tcW w:w="1559" w:type="dxa"/>
            <w:shd w:val="pct30" w:color="FFFF00" w:fill="auto"/>
          </w:tcPr>
          <w:p w14:paraId="7614EA67" w14:textId="1E5BBAD7" w:rsidR="00797396" w:rsidRPr="00410371" w:rsidRDefault="00797396" w:rsidP="00BD6A7A">
            <w:pPr>
              <w:pStyle w:val="CRCoverPage"/>
              <w:spacing w:after="0"/>
              <w:jc w:val="right"/>
              <w:rPr>
                <w:b/>
                <w:noProof/>
                <w:sz w:val="28"/>
              </w:rPr>
            </w:pPr>
            <w:r>
              <w:rPr>
                <w:b/>
                <w:noProof/>
                <w:sz w:val="28"/>
              </w:rPr>
              <w:t>38.3</w:t>
            </w:r>
            <w:r w:rsidR="00BD6A7A">
              <w:rPr>
                <w:b/>
                <w:noProof/>
                <w:sz w:val="28"/>
              </w:rPr>
              <w:t>2</w:t>
            </w:r>
            <w:r>
              <w:rPr>
                <w:b/>
                <w:noProof/>
                <w:sz w:val="28"/>
              </w:rPr>
              <w:t>1</w:t>
            </w:r>
          </w:p>
        </w:tc>
        <w:tc>
          <w:tcPr>
            <w:tcW w:w="709" w:type="dxa"/>
          </w:tcPr>
          <w:p w14:paraId="1B715E5E" w14:textId="77777777" w:rsidR="00797396" w:rsidRDefault="00797396" w:rsidP="00F12C1B">
            <w:pPr>
              <w:pStyle w:val="CRCoverPage"/>
              <w:spacing w:after="0"/>
              <w:jc w:val="center"/>
              <w:rPr>
                <w:noProof/>
              </w:rPr>
            </w:pPr>
            <w:r>
              <w:rPr>
                <w:b/>
                <w:noProof/>
                <w:sz w:val="28"/>
              </w:rPr>
              <w:t>CR</w:t>
            </w:r>
          </w:p>
        </w:tc>
        <w:tc>
          <w:tcPr>
            <w:tcW w:w="1276" w:type="dxa"/>
            <w:shd w:val="pct30" w:color="FFFF00" w:fill="auto"/>
          </w:tcPr>
          <w:p w14:paraId="673DF3D1" w14:textId="543F2266" w:rsidR="00797396" w:rsidRPr="00410371" w:rsidRDefault="00797396" w:rsidP="0084376C">
            <w:pPr>
              <w:pStyle w:val="CRCoverPage"/>
              <w:spacing w:after="0"/>
              <w:rPr>
                <w:noProof/>
              </w:rPr>
            </w:pPr>
            <w:r>
              <w:rPr>
                <w:b/>
                <w:noProof/>
                <w:sz w:val="28"/>
              </w:rPr>
              <w:t xml:space="preserve">   </w:t>
            </w:r>
            <w:r w:rsidR="00150AEB" w:rsidRPr="00150AEB">
              <w:rPr>
                <w:b/>
                <w:noProof/>
                <w:sz w:val="28"/>
              </w:rPr>
              <w:t>0708</w:t>
            </w:r>
          </w:p>
        </w:tc>
        <w:tc>
          <w:tcPr>
            <w:tcW w:w="709" w:type="dxa"/>
          </w:tcPr>
          <w:p w14:paraId="4EBF978E" w14:textId="77777777" w:rsidR="00797396" w:rsidRDefault="00797396" w:rsidP="00F12C1B">
            <w:pPr>
              <w:pStyle w:val="CRCoverPage"/>
              <w:tabs>
                <w:tab w:val="right" w:pos="625"/>
              </w:tabs>
              <w:spacing w:after="0"/>
              <w:jc w:val="center"/>
              <w:rPr>
                <w:noProof/>
              </w:rPr>
            </w:pPr>
            <w:r>
              <w:rPr>
                <w:b/>
                <w:bCs/>
                <w:noProof/>
                <w:sz w:val="28"/>
              </w:rPr>
              <w:t>rev</w:t>
            </w:r>
          </w:p>
        </w:tc>
        <w:tc>
          <w:tcPr>
            <w:tcW w:w="992" w:type="dxa"/>
            <w:shd w:val="pct30" w:color="FFFF00" w:fill="auto"/>
          </w:tcPr>
          <w:p w14:paraId="2725FB61" w14:textId="32408A7E" w:rsidR="00797396" w:rsidRPr="00410371" w:rsidRDefault="00B41BB7" w:rsidP="00F12C1B">
            <w:pPr>
              <w:pStyle w:val="CRCoverPage"/>
              <w:spacing w:after="0"/>
              <w:jc w:val="center"/>
              <w:rPr>
                <w:b/>
                <w:noProof/>
              </w:rPr>
            </w:pPr>
            <w:r>
              <w:rPr>
                <w:b/>
                <w:noProof/>
              </w:rPr>
              <w:t>3</w:t>
            </w:r>
          </w:p>
        </w:tc>
        <w:tc>
          <w:tcPr>
            <w:tcW w:w="2410" w:type="dxa"/>
          </w:tcPr>
          <w:p w14:paraId="77297514" w14:textId="77777777" w:rsidR="00797396" w:rsidRDefault="00797396" w:rsidP="00F12C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D6CFD" w14:textId="7302FA08" w:rsidR="00797396" w:rsidRPr="00410371" w:rsidRDefault="00BD5BAD" w:rsidP="00F12C1B">
            <w:pPr>
              <w:pStyle w:val="CRCoverPage"/>
              <w:spacing w:after="0"/>
              <w:jc w:val="center"/>
              <w:rPr>
                <w:noProof/>
                <w:sz w:val="28"/>
              </w:rPr>
            </w:pPr>
            <w:r>
              <w:rPr>
                <w:b/>
                <w:noProof/>
                <w:sz w:val="28"/>
              </w:rPr>
              <w:t>16.0.0</w:t>
            </w:r>
          </w:p>
        </w:tc>
        <w:tc>
          <w:tcPr>
            <w:tcW w:w="143" w:type="dxa"/>
            <w:tcBorders>
              <w:right w:val="single" w:sz="4" w:space="0" w:color="auto"/>
            </w:tcBorders>
          </w:tcPr>
          <w:p w14:paraId="42CAEEF7" w14:textId="77777777" w:rsidR="00797396" w:rsidRDefault="00797396" w:rsidP="00F12C1B">
            <w:pPr>
              <w:pStyle w:val="CRCoverPage"/>
              <w:spacing w:after="0"/>
              <w:rPr>
                <w:noProof/>
              </w:rPr>
            </w:pPr>
          </w:p>
        </w:tc>
      </w:tr>
      <w:tr w:rsidR="00797396" w14:paraId="246C0D02" w14:textId="77777777" w:rsidTr="00F12C1B">
        <w:tc>
          <w:tcPr>
            <w:tcW w:w="9641" w:type="dxa"/>
            <w:gridSpan w:val="9"/>
            <w:tcBorders>
              <w:left w:val="single" w:sz="4" w:space="0" w:color="auto"/>
              <w:right w:val="single" w:sz="4" w:space="0" w:color="auto"/>
            </w:tcBorders>
          </w:tcPr>
          <w:p w14:paraId="38AB731E" w14:textId="77777777" w:rsidR="00797396" w:rsidRDefault="00797396" w:rsidP="00F12C1B">
            <w:pPr>
              <w:pStyle w:val="CRCoverPage"/>
              <w:spacing w:after="0"/>
              <w:rPr>
                <w:noProof/>
              </w:rPr>
            </w:pPr>
          </w:p>
        </w:tc>
      </w:tr>
      <w:tr w:rsidR="00797396" w14:paraId="7067989A" w14:textId="77777777" w:rsidTr="00F12C1B">
        <w:trPr>
          <w:trHeight w:val="70"/>
        </w:trPr>
        <w:tc>
          <w:tcPr>
            <w:tcW w:w="9641" w:type="dxa"/>
            <w:gridSpan w:val="9"/>
            <w:tcBorders>
              <w:top w:val="single" w:sz="4" w:space="0" w:color="auto"/>
            </w:tcBorders>
          </w:tcPr>
          <w:p w14:paraId="603BC7A9" w14:textId="77777777" w:rsidR="00797396" w:rsidRPr="00F25D98" w:rsidRDefault="00797396" w:rsidP="00F12C1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97396" w14:paraId="726CF0E6" w14:textId="77777777" w:rsidTr="00F12C1B">
        <w:tc>
          <w:tcPr>
            <w:tcW w:w="9641" w:type="dxa"/>
            <w:gridSpan w:val="9"/>
          </w:tcPr>
          <w:p w14:paraId="51562F99" w14:textId="77777777" w:rsidR="00797396" w:rsidRDefault="00797396" w:rsidP="00F12C1B">
            <w:pPr>
              <w:pStyle w:val="CRCoverPage"/>
              <w:spacing w:after="0"/>
              <w:rPr>
                <w:noProof/>
                <w:sz w:val="8"/>
                <w:szCs w:val="8"/>
              </w:rPr>
            </w:pPr>
          </w:p>
        </w:tc>
      </w:tr>
    </w:tbl>
    <w:p w14:paraId="58628C1B" w14:textId="77777777" w:rsidR="00797396" w:rsidRDefault="00797396" w:rsidP="007973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7396" w14:paraId="58DC6476" w14:textId="77777777" w:rsidTr="00F12C1B">
        <w:tc>
          <w:tcPr>
            <w:tcW w:w="2835" w:type="dxa"/>
          </w:tcPr>
          <w:p w14:paraId="57A5DF05" w14:textId="77777777" w:rsidR="00797396" w:rsidRDefault="00797396" w:rsidP="00F12C1B">
            <w:pPr>
              <w:pStyle w:val="CRCoverPage"/>
              <w:tabs>
                <w:tab w:val="right" w:pos="2751"/>
              </w:tabs>
              <w:spacing w:after="0"/>
              <w:rPr>
                <w:b/>
                <w:i/>
                <w:noProof/>
              </w:rPr>
            </w:pPr>
            <w:r>
              <w:rPr>
                <w:b/>
                <w:i/>
                <w:noProof/>
              </w:rPr>
              <w:t>Proposed change affects:</w:t>
            </w:r>
          </w:p>
        </w:tc>
        <w:tc>
          <w:tcPr>
            <w:tcW w:w="1418" w:type="dxa"/>
          </w:tcPr>
          <w:p w14:paraId="11699C49" w14:textId="77777777" w:rsidR="00797396" w:rsidRDefault="00797396" w:rsidP="00F12C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D4B5A" w14:textId="77777777" w:rsidR="00797396" w:rsidRDefault="00797396" w:rsidP="00F12C1B">
            <w:pPr>
              <w:pStyle w:val="CRCoverPage"/>
              <w:spacing w:after="0"/>
              <w:jc w:val="center"/>
              <w:rPr>
                <w:b/>
                <w:caps/>
                <w:noProof/>
              </w:rPr>
            </w:pPr>
          </w:p>
        </w:tc>
        <w:tc>
          <w:tcPr>
            <w:tcW w:w="709" w:type="dxa"/>
            <w:tcBorders>
              <w:left w:val="single" w:sz="4" w:space="0" w:color="auto"/>
            </w:tcBorders>
          </w:tcPr>
          <w:p w14:paraId="7C608353" w14:textId="77777777" w:rsidR="00797396" w:rsidRDefault="00797396" w:rsidP="00F12C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AF9DF" w14:textId="5922808F" w:rsidR="00797396" w:rsidRDefault="00B821F0" w:rsidP="00F12C1B">
            <w:pPr>
              <w:pStyle w:val="CRCoverPage"/>
              <w:spacing w:after="0"/>
              <w:jc w:val="center"/>
              <w:rPr>
                <w:b/>
                <w:caps/>
                <w:noProof/>
              </w:rPr>
            </w:pPr>
            <w:r>
              <w:rPr>
                <w:b/>
                <w:bCs/>
                <w:caps/>
                <w:noProof/>
              </w:rPr>
              <w:t>X</w:t>
            </w:r>
          </w:p>
        </w:tc>
        <w:tc>
          <w:tcPr>
            <w:tcW w:w="2126" w:type="dxa"/>
          </w:tcPr>
          <w:p w14:paraId="5D709715" w14:textId="77777777" w:rsidR="00797396" w:rsidRDefault="00797396" w:rsidP="00F12C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0EDE0" w14:textId="77777777" w:rsidR="00797396" w:rsidRDefault="00797396" w:rsidP="00F12C1B">
            <w:pPr>
              <w:pStyle w:val="CRCoverPage"/>
              <w:spacing w:after="0"/>
              <w:jc w:val="center"/>
              <w:rPr>
                <w:b/>
                <w:caps/>
                <w:noProof/>
              </w:rPr>
            </w:pPr>
            <w:r>
              <w:rPr>
                <w:b/>
                <w:caps/>
                <w:noProof/>
              </w:rPr>
              <w:t>X</w:t>
            </w:r>
          </w:p>
        </w:tc>
        <w:tc>
          <w:tcPr>
            <w:tcW w:w="1418" w:type="dxa"/>
            <w:tcBorders>
              <w:left w:val="nil"/>
            </w:tcBorders>
          </w:tcPr>
          <w:p w14:paraId="78927DC4" w14:textId="77777777" w:rsidR="00797396" w:rsidRDefault="00797396" w:rsidP="00F12C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FCEC7" w14:textId="73F35576" w:rsidR="00797396" w:rsidRDefault="00797396" w:rsidP="00F12C1B">
            <w:pPr>
              <w:pStyle w:val="CRCoverPage"/>
              <w:spacing w:after="0"/>
              <w:jc w:val="center"/>
              <w:rPr>
                <w:b/>
                <w:bCs/>
                <w:caps/>
                <w:noProof/>
              </w:rPr>
            </w:pPr>
          </w:p>
        </w:tc>
      </w:tr>
    </w:tbl>
    <w:p w14:paraId="1A06D73D" w14:textId="77777777" w:rsidR="00797396" w:rsidRDefault="00797396" w:rsidP="007973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7396" w14:paraId="182045F9" w14:textId="77777777" w:rsidTr="00F12C1B">
        <w:tc>
          <w:tcPr>
            <w:tcW w:w="9640" w:type="dxa"/>
            <w:gridSpan w:val="11"/>
          </w:tcPr>
          <w:p w14:paraId="137C06DF" w14:textId="77777777" w:rsidR="00797396" w:rsidRDefault="00797396" w:rsidP="00F12C1B">
            <w:pPr>
              <w:pStyle w:val="CRCoverPage"/>
              <w:spacing w:after="0"/>
              <w:rPr>
                <w:noProof/>
                <w:sz w:val="8"/>
                <w:szCs w:val="8"/>
              </w:rPr>
            </w:pPr>
          </w:p>
        </w:tc>
      </w:tr>
      <w:tr w:rsidR="00797396" w14:paraId="52A82066" w14:textId="77777777" w:rsidTr="00F12C1B">
        <w:tc>
          <w:tcPr>
            <w:tcW w:w="1843" w:type="dxa"/>
            <w:tcBorders>
              <w:top w:val="single" w:sz="4" w:space="0" w:color="auto"/>
              <w:left w:val="single" w:sz="4" w:space="0" w:color="auto"/>
            </w:tcBorders>
          </w:tcPr>
          <w:p w14:paraId="29291456" w14:textId="77777777" w:rsidR="00797396" w:rsidRDefault="00797396" w:rsidP="00F12C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DE788" w14:textId="47A4C6AB" w:rsidR="00797396" w:rsidRDefault="00150AEB" w:rsidP="00150AEB">
            <w:pPr>
              <w:pStyle w:val="CRCoverPage"/>
              <w:spacing w:after="0"/>
              <w:ind w:left="100"/>
              <w:rPr>
                <w:noProof/>
              </w:rPr>
            </w:pPr>
            <w:r>
              <w:t>IAB MAC - rapporteur corrections and clarifications</w:t>
            </w:r>
          </w:p>
        </w:tc>
      </w:tr>
      <w:tr w:rsidR="00797396" w14:paraId="4A03C304" w14:textId="77777777" w:rsidTr="00F12C1B">
        <w:tc>
          <w:tcPr>
            <w:tcW w:w="1843" w:type="dxa"/>
            <w:tcBorders>
              <w:left w:val="single" w:sz="4" w:space="0" w:color="auto"/>
            </w:tcBorders>
          </w:tcPr>
          <w:p w14:paraId="16EFDAA6"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0AA3D3DF" w14:textId="77777777" w:rsidR="00797396" w:rsidRDefault="00797396" w:rsidP="00F12C1B">
            <w:pPr>
              <w:pStyle w:val="CRCoverPage"/>
              <w:spacing w:after="0"/>
              <w:rPr>
                <w:noProof/>
                <w:sz w:val="8"/>
                <w:szCs w:val="8"/>
              </w:rPr>
            </w:pPr>
          </w:p>
        </w:tc>
      </w:tr>
      <w:tr w:rsidR="00797396" w14:paraId="6FBA6859" w14:textId="77777777" w:rsidTr="00F12C1B">
        <w:tc>
          <w:tcPr>
            <w:tcW w:w="1843" w:type="dxa"/>
            <w:tcBorders>
              <w:left w:val="single" w:sz="4" w:space="0" w:color="auto"/>
            </w:tcBorders>
          </w:tcPr>
          <w:p w14:paraId="0D5D425A" w14:textId="77777777" w:rsidR="00797396" w:rsidRDefault="00797396" w:rsidP="00F12C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73EA0" w14:textId="64BC3858" w:rsidR="00797396" w:rsidRDefault="00BD6A7A" w:rsidP="00F12C1B">
            <w:pPr>
              <w:pStyle w:val="CRCoverPage"/>
              <w:spacing w:after="0"/>
              <w:ind w:left="100"/>
              <w:rPr>
                <w:noProof/>
              </w:rPr>
            </w:pPr>
            <w:r>
              <w:rPr>
                <w:noProof/>
              </w:rPr>
              <w:t>Samsung</w:t>
            </w:r>
          </w:p>
        </w:tc>
      </w:tr>
      <w:tr w:rsidR="00797396" w14:paraId="4EF0DC19" w14:textId="77777777" w:rsidTr="00F12C1B">
        <w:tc>
          <w:tcPr>
            <w:tcW w:w="1843" w:type="dxa"/>
            <w:tcBorders>
              <w:left w:val="single" w:sz="4" w:space="0" w:color="auto"/>
            </w:tcBorders>
          </w:tcPr>
          <w:p w14:paraId="5D421192" w14:textId="77777777" w:rsidR="00797396" w:rsidRDefault="00797396" w:rsidP="00F12C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8F5F7" w14:textId="77777777" w:rsidR="00797396" w:rsidRDefault="00797396" w:rsidP="00F12C1B">
            <w:pPr>
              <w:pStyle w:val="CRCoverPage"/>
              <w:spacing w:after="0"/>
              <w:ind w:left="100"/>
              <w:rPr>
                <w:noProof/>
              </w:rPr>
            </w:pPr>
            <w:r>
              <w:rPr>
                <w:noProof/>
              </w:rPr>
              <w:t>R2</w:t>
            </w:r>
          </w:p>
        </w:tc>
      </w:tr>
      <w:tr w:rsidR="00797396" w14:paraId="6C434DC2" w14:textId="77777777" w:rsidTr="00F12C1B">
        <w:tc>
          <w:tcPr>
            <w:tcW w:w="1843" w:type="dxa"/>
            <w:tcBorders>
              <w:left w:val="single" w:sz="4" w:space="0" w:color="auto"/>
            </w:tcBorders>
          </w:tcPr>
          <w:p w14:paraId="09387CFB"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571F711D" w14:textId="77777777" w:rsidR="00797396" w:rsidRDefault="00797396" w:rsidP="00F12C1B">
            <w:pPr>
              <w:pStyle w:val="CRCoverPage"/>
              <w:spacing w:after="0"/>
              <w:rPr>
                <w:noProof/>
                <w:sz w:val="8"/>
                <w:szCs w:val="8"/>
              </w:rPr>
            </w:pPr>
          </w:p>
        </w:tc>
      </w:tr>
      <w:tr w:rsidR="00797396" w14:paraId="2EE05539" w14:textId="77777777" w:rsidTr="00F12C1B">
        <w:tc>
          <w:tcPr>
            <w:tcW w:w="1843" w:type="dxa"/>
            <w:tcBorders>
              <w:left w:val="single" w:sz="4" w:space="0" w:color="auto"/>
            </w:tcBorders>
          </w:tcPr>
          <w:p w14:paraId="6D0AFEB7" w14:textId="77777777" w:rsidR="00797396" w:rsidRDefault="00797396" w:rsidP="00F12C1B">
            <w:pPr>
              <w:pStyle w:val="CRCoverPage"/>
              <w:tabs>
                <w:tab w:val="right" w:pos="1759"/>
              </w:tabs>
              <w:spacing w:after="0"/>
              <w:rPr>
                <w:b/>
                <w:i/>
                <w:noProof/>
              </w:rPr>
            </w:pPr>
            <w:r>
              <w:rPr>
                <w:b/>
                <w:i/>
                <w:noProof/>
              </w:rPr>
              <w:t>Work item code:</w:t>
            </w:r>
          </w:p>
        </w:tc>
        <w:tc>
          <w:tcPr>
            <w:tcW w:w="3686" w:type="dxa"/>
            <w:gridSpan w:val="5"/>
            <w:shd w:val="pct30" w:color="FFFF00" w:fill="auto"/>
          </w:tcPr>
          <w:p w14:paraId="59DA9A68" w14:textId="45B59D51" w:rsidR="00797396" w:rsidRDefault="00797396" w:rsidP="00F12C1B">
            <w:pPr>
              <w:pStyle w:val="CRCoverPage"/>
              <w:spacing w:after="0"/>
              <w:ind w:left="100"/>
              <w:rPr>
                <w:noProof/>
              </w:rPr>
            </w:pPr>
            <w:r>
              <w:rPr>
                <w:noProof/>
              </w:rPr>
              <w:t>NR_IAB</w:t>
            </w:r>
          </w:p>
        </w:tc>
        <w:tc>
          <w:tcPr>
            <w:tcW w:w="567" w:type="dxa"/>
            <w:tcBorders>
              <w:left w:val="nil"/>
            </w:tcBorders>
          </w:tcPr>
          <w:p w14:paraId="32625F39" w14:textId="77777777" w:rsidR="00797396" w:rsidRDefault="00797396" w:rsidP="00F12C1B">
            <w:pPr>
              <w:pStyle w:val="CRCoverPage"/>
              <w:spacing w:after="0"/>
              <w:ind w:right="100"/>
              <w:rPr>
                <w:noProof/>
              </w:rPr>
            </w:pPr>
          </w:p>
        </w:tc>
        <w:tc>
          <w:tcPr>
            <w:tcW w:w="1417" w:type="dxa"/>
            <w:gridSpan w:val="3"/>
            <w:tcBorders>
              <w:left w:val="nil"/>
            </w:tcBorders>
          </w:tcPr>
          <w:p w14:paraId="02EBE693" w14:textId="77777777" w:rsidR="00797396" w:rsidRDefault="00797396" w:rsidP="00F12C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F95937" w14:textId="2F338204" w:rsidR="00797396" w:rsidRDefault="00972802" w:rsidP="005A365C">
            <w:pPr>
              <w:pStyle w:val="CRCoverPage"/>
              <w:spacing w:after="0"/>
              <w:rPr>
                <w:noProof/>
              </w:rPr>
            </w:pPr>
            <w:r>
              <w:rPr>
                <w:noProof/>
              </w:rPr>
              <w:t>2020</w:t>
            </w:r>
            <w:r w:rsidR="00BD6A7A">
              <w:rPr>
                <w:noProof/>
              </w:rPr>
              <w:t>-</w:t>
            </w:r>
            <w:r w:rsidR="00B41BB7">
              <w:rPr>
                <w:noProof/>
              </w:rPr>
              <w:t>05-2</w:t>
            </w:r>
            <w:r w:rsidR="008033DA">
              <w:rPr>
                <w:noProof/>
              </w:rPr>
              <w:t>1</w:t>
            </w:r>
          </w:p>
        </w:tc>
      </w:tr>
      <w:tr w:rsidR="00797396" w14:paraId="4AEECE78" w14:textId="77777777" w:rsidTr="00F12C1B">
        <w:tc>
          <w:tcPr>
            <w:tcW w:w="1843" w:type="dxa"/>
            <w:tcBorders>
              <w:left w:val="single" w:sz="4" w:space="0" w:color="auto"/>
            </w:tcBorders>
          </w:tcPr>
          <w:p w14:paraId="6F3225B3" w14:textId="77777777" w:rsidR="00797396" w:rsidRDefault="00797396" w:rsidP="00F12C1B">
            <w:pPr>
              <w:pStyle w:val="CRCoverPage"/>
              <w:spacing w:after="0"/>
              <w:rPr>
                <w:b/>
                <w:i/>
                <w:noProof/>
                <w:sz w:val="8"/>
                <w:szCs w:val="8"/>
              </w:rPr>
            </w:pPr>
          </w:p>
        </w:tc>
        <w:tc>
          <w:tcPr>
            <w:tcW w:w="1986" w:type="dxa"/>
            <w:gridSpan w:val="4"/>
          </w:tcPr>
          <w:p w14:paraId="71DD347E" w14:textId="77777777" w:rsidR="00797396" w:rsidRDefault="00797396" w:rsidP="00F12C1B">
            <w:pPr>
              <w:pStyle w:val="CRCoverPage"/>
              <w:spacing w:after="0"/>
              <w:rPr>
                <w:noProof/>
                <w:sz w:val="8"/>
                <w:szCs w:val="8"/>
              </w:rPr>
            </w:pPr>
          </w:p>
        </w:tc>
        <w:tc>
          <w:tcPr>
            <w:tcW w:w="2267" w:type="dxa"/>
            <w:gridSpan w:val="2"/>
          </w:tcPr>
          <w:p w14:paraId="4E33B857" w14:textId="77777777" w:rsidR="00797396" w:rsidRDefault="00797396" w:rsidP="00F12C1B">
            <w:pPr>
              <w:pStyle w:val="CRCoverPage"/>
              <w:spacing w:after="0"/>
              <w:rPr>
                <w:noProof/>
                <w:sz w:val="8"/>
                <w:szCs w:val="8"/>
              </w:rPr>
            </w:pPr>
          </w:p>
        </w:tc>
        <w:tc>
          <w:tcPr>
            <w:tcW w:w="1417" w:type="dxa"/>
            <w:gridSpan w:val="3"/>
          </w:tcPr>
          <w:p w14:paraId="3133B11B" w14:textId="77777777" w:rsidR="00797396" w:rsidRDefault="00797396" w:rsidP="00F12C1B">
            <w:pPr>
              <w:pStyle w:val="CRCoverPage"/>
              <w:spacing w:after="0"/>
              <w:rPr>
                <w:noProof/>
                <w:sz w:val="8"/>
                <w:szCs w:val="8"/>
              </w:rPr>
            </w:pPr>
          </w:p>
        </w:tc>
        <w:tc>
          <w:tcPr>
            <w:tcW w:w="2127" w:type="dxa"/>
            <w:tcBorders>
              <w:right w:val="single" w:sz="4" w:space="0" w:color="auto"/>
            </w:tcBorders>
          </w:tcPr>
          <w:p w14:paraId="271E27EF" w14:textId="77777777" w:rsidR="00797396" w:rsidRDefault="00797396" w:rsidP="00F12C1B">
            <w:pPr>
              <w:pStyle w:val="CRCoverPage"/>
              <w:spacing w:after="0"/>
              <w:rPr>
                <w:noProof/>
                <w:sz w:val="8"/>
                <w:szCs w:val="8"/>
              </w:rPr>
            </w:pPr>
          </w:p>
        </w:tc>
      </w:tr>
      <w:tr w:rsidR="00797396" w14:paraId="5C49F705" w14:textId="77777777" w:rsidTr="00F12C1B">
        <w:trPr>
          <w:cantSplit/>
        </w:trPr>
        <w:tc>
          <w:tcPr>
            <w:tcW w:w="1843" w:type="dxa"/>
            <w:tcBorders>
              <w:left w:val="single" w:sz="4" w:space="0" w:color="auto"/>
            </w:tcBorders>
          </w:tcPr>
          <w:p w14:paraId="4673B8D8" w14:textId="77777777" w:rsidR="00797396" w:rsidRDefault="00797396" w:rsidP="00F12C1B">
            <w:pPr>
              <w:pStyle w:val="CRCoverPage"/>
              <w:tabs>
                <w:tab w:val="right" w:pos="1759"/>
              </w:tabs>
              <w:spacing w:after="0"/>
              <w:rPr>
                <w:b/>
                <w:i/>
                <w:noProof/>
              </w:rPr>
            </w:pPr>
            <w:r>
              <w:rPr>
                <w:b/>
                <w:i/>
                <w:noProof/>
              </w:rPr>
              <w:t>Category:</w:t>
            </w:r>
          </w:p>
        </w:tc>
        <w:tc>
          <w:tcPr>
            <w:tcW w:w="851" w:type="dxa"/>
            <w:shd w:val="pct30" w:color="FFFF00" w:fill="auto"/>
          </w:tcPr>
          <w:p w14:paraId="60871BD8" w14:textId="0CCB81ED" w:rsidR="00797396" w:rsidRDefault="00797396" w:rsidP="00BD5BAD">
            <w:pPr>
              <w:pStyle w:val="CRCoverPage"/>
              <w:spacing w:after="0"/>
              <w:ind w:right="-609"/>
              <w:rPr>
                <w:b/>
                <w:noProof/>
              </w:rPr>
            </w:pPr>
            <w:r>
              <w:rPr>
                <w:b/>
                <w:noProof/>
              </w:rPr>
              <w:t xml:space="preserve"> </w:t>
            </w:r>
            <w:r w:rsidR="00BD5BAD">
              <w:rPr>
                <w:b/>
                <w:noProof/>
              </w:rPr>
              <w:t>F</w:t>
            </w:r>
          </w:p>
        </w:tc>
        <w:tc>
          <w:tcPr>
            <w:tcW w:w="3402" w:type="dxa"/>
            <w:gridSpan w:val="5"/>
            <w:tcBorders>
              <w:left w:val="nil"/>
            </w:tcBorders>
          </w:tcPr>
          <w:p w14:paraId="3A442475" w14:textId="77777777" w:rsidR="00797396" w:rsidRDefault="00797396" w:rsidP="00F12C1B">
            <w:pPr>
              <w:pStyle w:val="CRCoverPage"/>
              <w:spacing w:after="0"/>
              <w:rPr>
                <w:noProof/>
              </w:rPr>
            </w:pPr>
          </w:p>
        </w:tc>
        <w:tc>
          <w:tcPr>
            <w:tcW w:w="1417" w:type="dxa"/>
            <w:gridSpan w:val="3"/>
            <w:tcBorders>
              <w:left w:val="nil"/>
            </w:tcBorders>
          </w:tcPr>
          <w:p w14:paraId="63376110" w14:textId="77777777" w:rsidR="00797396" w:rsidRDefault="00797396" w:rsidP="00F12C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3845E" w14:textId="77777777" w:rsidR="00797396" w:rsidRDefault="00797396" w:rsidP="00F12C1B">
            <w:pPr>
              <w:pStyle w:val="CRCoverPage"/>
              <w:spacing w:after="0"/>
              <w:ind w:left="100"/>
              <w:rPr>
                <w:noProof/>
              </w:rPr>
            </w:pPr>
            <w:r>
              <w:rPr>
                <w:noProof/>
              </w:rPr>
              <w:fldChar w:fldCharType="begin"/>
            </w:r>
            <w:r>
              <w:rPr>
                <w:noProof/>
              </w:rPr>
              <w:instrText xml:space="preserve"> DOCPROPERTY  Release  \* MERGEFORMAT </w:instrText>
            </w:r>
            <w:r>
              <w:rPr>
                <w:noProof/>
              </w:rPr>
              <w:fldChar w:fldCharType="end"/>
            </w:r>
            <w:r>
              <w:rPr>
                <w:noProof/>
              </w:rPr>
              <w:t xml:space="preserve"> Rel-16</w:t>
            </w:r>
          </w:p>
        </w:tc>
      </w:tr>
      <w:tr w:rsidR="00797396" w14:paraId="199E3477" w14:textId="77777777" w:rsidTr="00F12C1B">
        <w:tc>
          <w:tcPr>
            <w:tcW w:w="1843" w:type="dxa"/>
            <w:tcBorders>
              <w:left w:val="single" w:sz="4" w:space="0" w:color="auto"/>
              <w:bottom w:val="single" w:sz="4" w:space="0" w:color="auto"/>
            </w:tcBorders>
          </w:tcPr>
          <w:p w14:paraId="1C9651BC" w14:textId="77777777" w:rsidR="00797396" w:rsidRDefault="00797396" w:rsidP="00F12C1B">
            <w:pPr>
              <w:pStyle w:val="CRCoverPage"/>
              <w:spacing w:after="0"/>
              <w:rPr>
                <w:b/>
                <w:i/>
                <w:noProof/>
              </w:rPr>
            </w:pPr>
          </w:p>
        </w:tc>
        <w:tc>
          <w:tcPr>
            <w:tcW w:w="4677" w:type="dxa"/>
            <w:gridSpan w:val="8"/>
            <w:tcBorders>
              <w:bottom w:val="single" w:sz="4" w:space="0" w:color="auto"/>
            </w:tcBorders>
          </w:tcPr>
          <w:p w14:paraId="4DCA67BF" w14:textId="77777777" w:rsidR="00797396" w:rsidRDefault="00797396" w:rsidP="00F12C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AEB0B" w14:textId="77777777" w:rsidR="00797396" w:rsidRDefault="00797396" w:rsidP="00F12C1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7EAF8" w14:textId="77777777" w:rsidR="00797396" w:rsidRPr="007C2097" w:rsidRDefault="00797396" w:rsidP="00F12C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7396" w14:paraId="63019F2F" w14:textId="77777777" w:rsidTr="00F12C1B">
        <w:tc>
          <w:tcPr>
            <w:tcW w:w="1843" w:type="dxa"/>
          </w:tcPr>
          <w:p w14:paraId="654F832F" w14:textId="77777777" w:rsidR="00797396" w:rsidRDefault="00797396" w:rsidP="00F12C1B">
            <w:pPr>
              <w:pStyle w:val="CRCoverPage"/>
              <w:spacing w:after="0"/>
              <w:rPr>
                <w:b/>
                <w:i/>
                <w:noProof/>
                <w:sz w:val="8"/>
                <w:szCs w:val="8"/>
              </w:rPr>
            </w:pPr>
          </w:p>
        </w:tc>
        <w:tc>
          <w:tcPr>
            <w:tcW w:w="7797" w:type="dxa"/>
            <w:gridSpan w:val="10"/>
          </w:tcPr>
          <w:p w14:paraId="366886A1" w14:textId="77777777" w:rsidR="00797396" w:rsidRDefault="00797396" w:rsidP="00F12C1B">
            <w:pPr>
              <w:pStyle w:val="CRCoverPage"/>
              <w:spacing w:after="0"/>
              <w:rPr>
                <w:noProof/>
                <w:sz w:val="8"/>
                <w:szCs w:val="8"/>
              </w:rPr>
            </w:pPr>
          </w:p>
        </w:tc>
      </w:tr>
      <w:tr w:rsidR="00797396" w14:paraId="2B94EC81" w14:textId="77777777" w:rsidTr="00F12C1B">
        <w:tc>
          <w:tcPr>
            <w:tcW w:w="2694" w:type="dxa"/>
            <w:gridSpan w:val="2"/>
            <w:tcBorders>
              <w:top w:val="single" w:sz="4" w:space="0" w:color="auto"/>
              <w:left w:val="single" w:sz="4" w:space="0" w:color="auto"/>
            </w:tcBorders>
          </w:tcPr>
          <w:p w14:paraId="5044BFF7" w14:textId="77777777" w:rsidR="00797396" w:rsidRDefault="00797396" w:rsidP="00F12C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5442A" w14:textId="3898358A" w:rsidR="007516BF" w:rsidRDefault="007516BF" w:rsidP="00414A1C">
            <w:pPr>
              <w:pStyle w:val="CRCoverPage"/>
              <w:spacing w:after="0"/>
              <w:rPr>
                <w:noProof/>
              </w:rPr>
            </w:pPr>
            <w:r>
              <w:rPr>
                <w:noProof/>
              </w:rPr>
              <w:t xml:space="preserve">This CR </w:t>
            </w:r>
            <w:r w:rsidR="0084376C">
              <w:rPr>
                <w:noProof/>
              </w:rPr>
              <w:t>implements</w:t>
            </w:r>
            <w:r w:rsidR="00150AEB">
              <w:rPr>
                <w:noProof/>
              </w:rPr>
              <w:t xml:space="preserve"> </w:t>
            </w:r>
            <w:r w:rsidR="0084376C">
              <w:rPr>
                <w:noProof/>
              </w:rPr>
              <w:t>agreements reached at RAN2#109Bis-e</w:t>
            </w:r>
            <w:r>
              <w:rPr>
                <w:noProof/>
              </w:rPr>
              <w:t>.</w:t>
            </w:r>
          </w:p>
        </w:tc>
      </w:tr>
      <w:tr w:rsidR="00797396" w14:paraId="480DF963" w14:textId="77777777" w:rsidTr="00F12C1B">
        <w:tc>
          <w:tcPr>
            <w:tcW w:w="2694" w:type="dxa"/>
            <w:gridSpan w:val="2"/>
            <w:tcBorders>
              <w:left w:val="single" w:sz="4" w:space="0" w:color="auto"/>
            </w:tcBorders>
          </w:tcPr>
          <w:p w14:paraId="0B41E469" w14:textId="506418E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79E457EC" w14:textId="77777777" w:rsidR="00797396" w:rsidRDefault="00797396" w:rsidP="00F12C1B">
            <w:pPr>
              <w:pStyle w:val="CRCoverPage"/>
              <w:spacing w:after="0"/>
              <w:rPr>
                <w:noProof/>
                <w:sz w:val="8"/>
                <w:szCs w:val="8"/>
              </w:rPr>
            </w:pPr>
          </w:p>
        </w:tc>
      </w:tr>
      <w:tr w:rsidR="00797396" w14:paraId="53F6770D" w14:textId="77777777" w:rsidTr="00F12C1B">
        <w:tc>
          <w:tcPr>
            <w:tcW w:w="2694" w:type="dxa"/>
            <w:gridSpan w:val="2"/>
            <w:tcBorders>
              <w:left w:val="single" w:sz="4" w:space="0" w:color="auto"/>
            </w:tcBorders>
          </w:tcPr>
          <w:p w14:paraId="5B252028" w14:textId="77777777" w:rsidR="00797396" w:rsidRPr="00625777" w:rsidRDefault="00797396" w:rsidP="00F12C1B">
            <w:pPr>
              <w:pStyle w:val="CRCoverPage"/>
              <w:tabs>
                <w:tab w:val="right" w:pos="2184"/>
              </w:tabs>
              <w:spacing w:after="0"/>
              <w:rPr>
                <w:b/>
                <w:i/>
                <w:noProof/>
              </w:rPr>
            </w:pPr>
            <w:r w:rsidRPr="00625777">
              <w:rPr>
                <w:b/>
                <w:i/>
                <w:noProof/>
              </w:rPr>
              <w:t>Summary of change:</w:t>
            </w:r>
          </w:p>
        </w:tc>
        <w:tc>
          <w:tcPr>
            <w:tcW w:w="6946" w:type="dxa"/>
            <w:gridSpan w:val="9"/>
            <w:tcBorders>
              <w:right w:val="single" w:sz="4" w:space="0" w:color="auto"/>
            </w:tcBorders>
            <w:shd w:val="pct30" w:color="FFFF00" w:fill="auto"/>
          </w:tcPr>
          <w:p w14:paraId="1FB06401" w14:textId="77777777" w:rsidR="00150AEB" w:rsidRDefault="00150AEB" w:rsidP="00150AEB">
            <w:pPr>
              <w:pStyle w:val="CRCoverPage"/>
              <w:spacing w:after="0"/>
              <w:rPr>
                <w:noProof/>
              </w:rPr>
            </w:pPr>
            <w:r>
              <w:rPr>
                <w:noProof/>
              </w:rPr>
              <w:t>(rev -)</w:t>
            </w:r>
          </w:p>
          <w:p w14:paraId="424AD137" w14:textId="1326E8AB" w:rsidR="00414A1C" w:rsidRDefault="00414A1C" w:rsidP="00DB6C2B">
            <w:pPr>
              <w:pStyle w:val="CRCoverPage"/>
              <w:numPr>
                <w:ilvl w:val="0"/>
                <w:numId w:val="945"/>
              </w:numPr>
              <w:spacing w:after="0"/>
              <w:rPr>
                <w:noProof/>
              </w:rPr>
            </w:pPr>
            <w:r>
              <w:rPr>
                <w:noProof/>
              </w:rPr>
              <w:t xml:space="preserve">This is rapporteur’s submission to the </w:t>
            </w:r>
            <w:r w:rsidR="00DB6C2B" w:rsidRPr="00DB6C2B">
              <w:rPr>
                <w:noProof/>
              </w:rPr>
              <w:t xml:space="preserve">RAN2#109Bis-e </w:t>
            </w:r>
            <w:r>
              <w:rPr>
                <w:noProof/>
              </w:rPr>
              <w:t>meeting</w:t>
            </w:r>
            <w:r w:rsidR="007014AF">
              <w:rPr>
                <w:noProof/>
              </w:rPr>
              <w:t>.</w:t>
            </w:r>
          </w:p>
          <w:p w14:paraId="5337A465" w14:textId="3DE7DA84" w:rsidR="00150AEB" w:rsidRDefault="00150AEB" w:rsidP="00150AEB">
            <w:pPr>
              <w:pStyle w:val="CRCoverPage"/>
              <w:numPr>
                <w:ilvl w:val="0"/>
                <w:numId w:val="945"/>
              </w:numPr>
              <w:spacing w:after="0"/>
              <w:rPr>
                <w:noProof/>
              </w:rPr>
            </w:pPr>
            <w:r>
              <w:rPr>
                <w:noProof/>
              </w:rPr>
              <w:t xml:space="preserve">Clarification to existing text on </w:t>
            </w:r>
            <w:r w:rsidRPr="007516BF">
              <w:rPr>
                <w:noProof/>
              </w:rPr>
              <w:t>Guard symbols for IAB</w:t>
            </w:r>
            <w:r>
              <w:rPr>
                <w:noProof/>
              </w:rPr>
              <w:t>, to avoid misinterpretation</w:t>
            </w:r>
            <w:r w:rsidR="007014AF">
              <w:rPr>
                <w:noProof/>
              </w:rPr>
              <w:t>.</w:t>
            </w:r>
          </w:p>
          <w:p w14:paraId="18AAA134" w14:textId="02B6DF8F" w:rsidR="00150AEB" w:rsidRDefault="00150AEB" w:rsidP="00150AEB">
            <w:pPr>
              <w:pStyle w:val="CRCoverPage"/>
              <w:numPr>
                <w:ilvl w:val="0"/>
                <w:numId w:val="945"/>
              </w:numPr>
              <w:spacing w:after="0"/>
              <w:rPr>
                <w:noProof/>
              </w:rPr>
            </w:pPr>
            <w:r>
              <w:rPr>
                <w:noProof/>
              </w:rPr>
              <w:t xml:space="preserve">Correction to table </w:t>
            </w:r>
            <w:r w:rsidRPr="007516BF">
              <w:rPr>
                <w:noProof/>
              </w:rPr>
              <w:t>Table 5.20-1</w:t>
            </w:r>
            <w:r>
              <w:rPr>
                <w:noProof/>
              </w:rPr>
              <w:t xml:space="preserve"> (and alignment with RAN1 terminology)</w:t>
            </w:r>
            <w:r w:rsidR="007014AF">
              <w:rPr>
                <w:noProof/>
              </w:rPr>
              <w:t>.</w:t>
            </w:r>
          </w:p>
          <w:p w14:paraId="2205CA89" w14:textId="3CAB301D" w:rsidR="00150AEB" w:rsidRDefault="00150AEB" w:rsidP="00150AEB">
            <w:pPr>
              <w:pStyle w:val="CRCoverPage"/>
              <w:numPr>
                <w:ilvl w:val="0"/>
                <w:numId w:val="945"/>
              </w:numPr>
              <w:spacing w:after="0"/>
              <w:rPr>
                <w:noProof/>
              </w:rPr>
            </w:pPr>
            <w:r>
              <w:rPr>
                <w:noProof/>
              </w:rPr>
              <w:t>Several editorial clarifications</w:t>
            </w:r>
            <w:r w:rsidR="007014AF">
              <w:rPr>
                <w:noProof/>
              </w:rPr>
              <w:t>.</w:t>
            </w:r>
          </w:p>
          <w:p w14:paraId="7ABEA2B1" w14:textId="77777777" w:rsidR="00150AEB" w:rsidRDefault="00150AEB" w:rsidP="00150AEB">
            <w:pPr>
              <w:pStyle w:val="CRCoverPage"/>
              <w:spacing w:after="0"/>
              <w:rPr>
                <w:noProof/>
              </w:rPr>
            </w:pPr>
          </w:p>
          <w:p w14:paraId="50A1724E" w14:textId="5CAAEB2F" w:rsidR="00150AEB" w:rsidRDefault="00150AEB" w:rsidP="00150AEB">
            <w:pPr>
              <w:pStyle w:val="CRCoverPage"/>
              <w:spacing w:after="0"/>
              <w:rPr>
                <w:noProof/>
              </w:rPr>
            </w:pPr>
            <w:r>
              <w:rPr>
                <w:noProof/>
              </w:rPr>
              <w:t>(rev 1)</w:t>
            </w:r>
          </w:p>
          <w:p w14:paraId="4CF945D1" w14:textId="4A0381E5" w:rsidR="00150AEB" w:rsidRDefault="00150AEB" w:rsidP="00150AEB">
            <w:pPr>
              <w:pStyle w:val="CRCoverPage"/>
              <w:numPr>
                <w:ilvl w:val="0"/>
                <w:numId w:val="945"/>
              </w:numPr>
              <w:spacing w:after="0"/>
              <w:rPr>
                <w:noProof/>
              </w:rPr>
            </w:pPr>
            <w:r>
              <w:rPr>
                <w:noProof/>
              </w:rPr>
              <w:t>Small editorial change to section 5.20.</w:t>
            </w:r>
          </w:p>
          <w:p w14:paraId="11F83965" w14:textId="77777777" w:rsidR="00150AEB" w:rsidRDefault="00150AEB" w:rsidP="00150AEB">
            <w:pPr>
              <w:pStyle w:val="CRCoverPage"/>
              <w:spacing w:after="0"/>
              <w:rPr>
                <w:noProof/>
              </w:rPr>
            </w:pPr>
          </w:p>
          <w:p w14:paraId="5C6A8D95" w14:textId="7B3BED2C" w:rsidR="00150AEB" w:rsidRDefault="00150AEB" w:rsidP="00150AEB">
            <w:pPr>
              <w:pStyle w:val="CRCoverPage"/>
              <w:spacing w:after="0"/>
              <w:rPr>
                <w:noProof/>
              </w:rPr>
            </w:pPr>
            <w:r>
              <w:rPr>
                <w:noProof/>
              </w:rPr>
              <w:t>(rev</w:t>
            </w:r>
            <w:r w:rsidR="00595EE3">
              <w:rPr>
                <w:noProof/>
              </w:rPr>
              <w:t xml:space="preserve"> </w:t>
            </w:r>
            <w:r>
              <w:rPr>
                <w:noProof/>
              </w:rPr>
              <w:t>2)</w:t>
            </w:r>
          </w:p>
          <w:p w14:paraId="518A4D11" w14:textId="4C04CEB4" w:rsidR="0084376C" w:rsidRDefault="0084376C" w:rsidP="0084376C">
            <w:pPr>
              <w:pStyle w:val="CRCoverPage"/>
              <w:numPr>
                <w:ilvl w:val="0"/>
                <w:numId w:val="945"/>
              </w:numPr>
              <w:spacing w:after="0"/>
              <w:rPr>
                <w:noProof/>
              </w:rPr>
            </w:pPr>
            <w:r>
              <w:rPr>
                <w:noProof/>
              </w:rPr>
              <w:t>Identifiers for all of the MAC CEs introduced by the IAB WI are changed – selected from set2 of the one-byte eLCID space.</w:t>
            </w:r>
          </w:p>
          <w:p w14:paraId="41BB7797" w14:textId="332772F2" w:rsidR="0084376C" w:rsidRDefault="0084376C" w:rsidP="0084376C">
            <w:pPr>
              <w:pStyle w:val="CRCoverPage"/>
              <w:numPr>
                <w:ilvl w:val="0"/>
                <w:numId w:val="945"/>
              </w:numPr>
              <w:spacing w:after="0"/>
              <w:rPr>
                <w:noProof/>
              </w:rPr>
            </w:pPr>
            <w:r>
              <w:rPr>
                <w:noProof/>
              </w:rPr>
              <w:t>Pre-emptive BSR procedure is captured as a standalone Section (separate from Section 5.4.5 on “legacy” BSR), requiring a new section, and the removal of Pre-emptive BSR from the “legacy” BSR section.</w:t>
            </w:r>
          </w:p>
          <w:p w14:paraId="710DCF26" w14:textId="77777777" w:rsidR="0084376C" w:rsidRDefault="0084376C" w:rsidP="000C739E">
            <w:pPr>
              <w:pStyle w:val="CRCoverPage"/>
              <w:numPr>
                <w:ilvl w:val="0"/>
                <w:numId w:val="945"/>
              </w:numPr>
              <w:spacing w:after="0"/>
              <w:rPr>
                <w:noProof/>
              </w:rPr>
            </w:pPr>
            <w:r>
              <w:rPr>
                <w:noProof/>
              </w:rPr>
              <w:t>A short section on procedural aspects for Timing offset adjustment for IAB is introduced.</w:t>
            </w:r>
          </w:p>
          <w:p w14:paraId="39D0DAAB" w14:textId="77777777" w:rsidR="00B41BB7" w:rsidRDefault="00B41BB7" w:rsidP="00B41BB7">
            <w:pPr>
              <w:pStyle w:val="CRCoverPage"/>
              <w:spacing w:after="0"/>
              <w:rPr>
                <w:noProof/>
              </w:rPr>
            </w:pPr>
          </w:p>
          <w:p w14:paraId="1C61A153" w14:textId="77777777" w:rsidR="00B41BB7" w:rsidRDefault="00B41BB7" w:rsidP="00B41BB7">
            <w:pPr>
              <w:pStyle w:val="CRCoverPage"/>
              <w:spacing w:after="0"/>
              <w:rPr>
                <w:noProof/>
              </w:rPr>
            </w:pPr>
            <w:r>
              <w:rPr>
                <w:noProof/>
              </w:rPr>
              <w:t>(rev 3)</w:t>
            </w:r>
          </w:p>
          <w:p w14:paraId="18CEE366" w14:textId="2D9D03C5" w:rsidR="00B41BB7" w:rsidRPr="00625777" w:rsidRDefault="00B41BB7" w:rsidP="00337A21">
            <w:pPr>
              <w:pStyle w:val="CRCoverPage"/>
              <w:numPr>
                <w:ilvl w:val="0"/>
                <w:numId w:val="945"/>
              </w:numPr>
              <w:spacing w:after="0"/>
              <w:rPr>
                <w:noProof/>
              </w:rPr>
            </w:pPr>
            <w:r>
              <w:rPr>
                <w:noProof/>
              </w:rPr>
              <w:t xml:space="preserve">Change to Scheduling Request section, implementing the decision from RAN2#109Bis-e stating that </w:t>
            </w:r>
            <w:r w:rsidRPr="00B41BB7">
              <w:rPr>
                <w:noProof/>
              </w:rPr>
              <w:t>SR triggered by (the impossibility to send) Pre-emptive BSR shall be cancelled if a MAC PDU containing the relevant Pre-emptive BSR MAC CE is sent.</w:t>
            </w:r>
          </w:p>
        </w:tc>
      </w:tr>
      <w:tr w:rsidR="00797396" w14:paraId="385A76CA" w14:textId="77777777" w:rsidTr="00F12C1B">
        <w:tc>
          <w:tcPr>
            <w:tcW w:w="2694" w:type="dxa"/>
            <w:gridSpan w:val="2"/>
            <w:tcBorders>
              <w:left w:val="single" w:sz="4" w:space="0" w:color="auto"/>
            </w:tcBorders>
          </w:tcPr>
          <w:p w14:paraId="31421400" w14:textId="6876A06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4F061B84" w14:textId="77777777" w:rsidR="00797396" w:rsidRDefault="00797396" w:rsidP="00F12C1B">
            <w:pPr>
              <w:pStyle w:val="CRCoverPage"/>
              <w:spacing w:after="0"/>
              <w:rPr>
                <w:noProof/>
                <w:sz w:val="8"/>
                <w:szCs w:val="8"/>
              </w:rPr>
            </w:pPr>
          </w:p>
        </w:tc>
      </w:tr>
      <w:tr w:rsidR="00797396" w14:paraId="1B3A17CA" w14:textId="77777777" w:rsidTr="00F12C1B">
        <w:tc>
          <w:tcPr>
            <w:tcW w:w="2694" w:type="dxa"/>
            <w:gridSpan w:val="2"/>
            <w:tcBorders>
              <w:left w:val="single" w:sz="4" w:space="0" w:color="auto"/>
              <w:bottom w:val="single" w:sz="4" w:space="0" w:color="auto"/>
            </w:tcBorders>
          </w:tcPr>
          <w:p w14:paraId="018BE313" w14:textId="77777777" w:rsidR="00797396" w:rsidRDefault="00797396" w:rsidP="00F12C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31283" w14:textId="0E61A71A" w:rsidR="00797396" w:rsidRDefault="0084376C" w:rsidP="007014AF">
            <w:pPr>
              <w:pStyle w:val="CRCoverPage"/>
              <w:spacing w:after="0"/>
              <w:rPr>
                <w:noProof/>
              </w:rPr>
            </w:pPr>
            <w:r>
              <w:rPr>
                <w:noProof/>
              </w:rPr>
              <w:t xml:space="preserve">Latest agreed functionality </w:t>
            </w:r>
            <w:r w:rsidR="000C739E">
              <w:rPr>
                <w:noProof/>
              </w:rPr>
              <w:t xml:space="preserve">would be </w:t>
            </w:r>
            <w:r>
              <w:rPr>
                <w:noProof/>
              </w:rPr>
              <w:t>missing.</w:t>
            </w:r>
            <w:r w:rsidR="00414A1C">
              <w:rPr>
                <w:noProof/>
              </w:rPr>
              <w:t xml:space="preserve"> Several factual errors (such as those in </w:t>
            </w:r>
            <w:r w:rsidR="00414A1C" w:rsidRPr="007516BF">
              <w:rPr>
                <w:noProof/>
              </w:rPr>
              <w:t>Table 5.20-1</w:t>
            </w:r>
            <w:r w:rsidR="00414A1C">
              <w:rPr>
                <w:noProof/>
              </w:rPr>
              <w:t>) would remain.</w:t>
            </w:r>
          </w:p>
        </w:tc>
      </w:tr>
      <w:tr w:rsidR="00797396" w14:paraId="529BBB96" w14:textId="77777777" w:rsidTr="00F12C1B">
        <w:tc>
          <w:tcPr>
            <w:tcW w:w="2694" w:type="dxa"/>
            <w:gridSpan w:val="2"/>
          </w:tcPr>
          <w:p w14:paraId="1EAF6A7D" w14:textId="77777777" w:rsidR="00797396" w:rsidRDefault="00797396" w:rsidP="00F12C1B">
            <w:pPr>
              <w:pStyle w:val="CRCoverPage"/>
              <w:spacing w:after="0"/>
              <w:rPr>
                <w:b/>
                <w:i/>
                <w:noProof/>
                <w:sz w:val="8"/>
                <w:szCs w:val="8"/>
              </w:rPr>
            </w:pPr>
          </w:p>
        </w:tc>
        <w:tc>
          <w:tcPr>
            <w:tcW w:w="6946" w:type="dxa"/>
            <w:gridSpan w:val="9"/>
          </w:tcPr>
          <w:p w14:paraId="4A950989" w14:textId="77777777" w:rsidR="00797396" w:rsidRDefault="00797396" w:rsidP="00F12C1B">
            <w:pPr>
              <w:pStyle w:val="CRCoverPage"/>
              <w:spacing w:after="0"/>
              <w:rPr>
                <w:noProof/>
                <w:sz w:val="8"/>
                <w:szCs w:val="8"/>
              </w:rPr>
            </w:pPr>
          </w:p>
        </w:tc>
      </w:tr>
      <w:tr w:rsidR="00797396" w14:paraId="4B6D156C" w14:textId="77777777" w:rsidTr="00F12C1B">
        <w:tc>
          <w:tcPr>
            <w:tcW w:w="2694" w:type="dxa"/>
            <w:gridSpan w:val="2"/>
            <w:tcBorders>
              <w:top w:val="single" w:sz="4" w:space="0" w:color="auto"/>
              <w:left w:val="single" w:sz="4" w:space="0" w:color="auto"/>
            </w:tcBorders>
          </w:tcPr>
          <w:p w14:paraId="3B785C22" w14:textId="77777777" w:rsidR="00797396" w:rsidRDefault="00797396" w:rsidP="00F12C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73CAC" w14:textId="75C55A24" w:rsidR="00D6739F" w:rsidRDefault="00D6739F" w:rsidP="007516BF">
            <w:pPr>
              <w:pStyle w:val="CRCoverPage"/>
              <w:spacing w:after="0"/>
              <w:rPr>
                <w:noProof/>
              </w:rPr>
            </w:pPr>
            <w:r>
              <w:rPr>
                <w:noProof/>
              </w:rPr>
              <w:t>5.4.4 Scheduling Request</w:t>
            </w:r>
          </w:p>
          <w:p w14:paraId="61BE6CE9" w14:textId="77777777" w:rsidR="007516BF" w:rsidRDefault="000C739E" w:rsidP="007516BF">
            <w:pPr>
              <w:pStyle w:val="CRCoverPage"/>
              <w:spacing w:after="0"/>
              <w:rPr>
                <w:noProof/>
              </w:rPr>
            </w:pPr>
            <w:r w:rsidRPr="000C739E">
              <w:rPr>
                <w:noProof/>
              </w:rPr>
              <w:lastRenderedPageBreak/>
              <w:t>5.4.5</w:t>
            </w:r>
            <w:r w:rsidRPr="000C739E">
              <w:rPr>
                <w:noProof/>
              </w:rPr>
              <w:tab/>
              <w:t>Buffer Status Reporting</w:t>
            </w:r>
          </w:p>
          <w:p w14:paraId="19E00365" w14:textId="77777777" w:rsidR="000C739E" w:rsidRDefault="000C739E" w:rsidP="007516BF">
            <w:pPr>
              <w:pStyle w:val="CRCoverPage"/>
              <w:spacing w:after="0"/>
              <w:rPr>
                <w:noProof/>
              </w:rPr>
            </w:pPr>
            <w:r w:rsidRPr="000C739E">
              <w:rPr>
                <w:noProof/>
              </w:rPr>
              <w:t>5.4.x</w:t>
            </w:r>
            <w:r w:rsidRPr="000C739E">
              <w:rPr>
                <w:noProof/>
              </w:rPr>
              <w:tab/>
              <w:t>Pre-emptive Buffer Status Reporting</w:t>
            </w:r>
          </w:p>
          <w:p w14:paraId="2D7DEB4E" w14:textId="77777777" w:rsidR="000C739E" w:rsidRDefault="000C739E" w:rsidP="007516BF">
            <w:pPr>
              <w:pStyle w:val="CRCoverPage"/>
              <w:spacing w:after="0"/>
              <w:rPr>
                <w:noProof/>
              </w:rPr>
            </w:pPr>
            <w:r w:rsidRPr="000C739E">
              <w:rPr>
                <w:noProof/>
              </w:rPr>
              <w:t>5.18.x</w:t>
            </w:r>
            <w:r w:rsidRPr="000C739E">
              <w:rPr>
                <w:noProof/>
              </w:rPr>
              <w:tab/>
              <w:t>Timing offset adjustment for IAB</w:t>
            </w:r>
          </w:p>
          <w:p w14:paraId="0302A60A" w14:textId="3620FEC9" w:rsidR="00150AEB" w:rsidRDefault="00150AEB" w:rsidP="00150AEB">
            <w:pPr>
              <w:pStyle w:val="CRCoverPage"/>
              <w:spacing w:after="0"/>
              <w:rPr>
                <w:noProof/>
              </w:rPr>
            </w:pPr>
            <w:r>
              <w:rPr>
                <w:noProof/>
              </w:rPr>
              <w:t xml:space="preserve">5.20 </w:t>
            </w:r>
            <w:r w:rsidR="00414A1C">
              <w:rPr>
                <w:noProof/>
              </w:rPr>
              <w:t xml:space="preserve"> </w:t>
            </w:r>
            <w:r w:rsidRPr="007516BF">
              <w:rPr>
                <w:noProof/>
              </w:rPr>
              <w:t>Guard symbols for IAB</w:t>
            </w:r>
          </w:p>
          <w:p w14:paraId="5A622A6E" w14:textId="17A88C93" w:rsidR="00150AEB" w:rsidRDefault="00150AEB" w:rsidP="00150AEB">
            <w:pPr>
              <w:pStyle w:val="CRCoverPage"/>
              <w:spacing w:after="0"/>
              <w:rPr>
                <w:noProof/>
              </w:rPr>
            </w:pPr>
            <w:r>
              <w:rPr>
                <w:noProof/>
              </w:rPr>
              <w:t xml:space="preserve">6.1.3.1 </w:t>
            </w:r>
            <w:r w:rsidRPr="007516BF">
              <w:rPr>
                <w:noProof/>
              </w:rPr>
              <w:t>Buffer Status Report MAC CEs</w:t>
            </w:r>
          </w:p>
          <w:p w14:paraId="13735ABF" w14:textId="768DD32F" w:rsidR="000C739E" w:rsidRDefault="000C739E" w:rsidP="007516BF">
            <w:pPr>
              <w:pStyle w:val="CRCoverPage"/>
              <w:spacing w:after="0"/>
              <w:rPr>
                <w:noProof/>
              </w:rPr>
            </w:pPr>
            <w:r w:rsidRPr="000C739E">
              <w:rPr>
                <w:noProof/>
              </w:rPr>
              <w:t>6.2.1</w:t>
            </w:r>
            <w:r w:rsidRPr="000C739E">
              <w:rPr>
                <w:noProof/>
              </w:rPr>
              <w:tab/>
              <w:t>MAC subheader for DL-SCH and UL-SCH</w:t>
            </w:r>
          </w:p>
        </w:tc>
      </w:tr>
      <w:tr w:rsidR="00797396" w14:paraId="322338BB" w14:textId="77777777" w:rsidTr="00F12C1B">
        <w:tc>
          <w:tcPr>
            <w:tcW w:w="2694" w:type="dxa"/>
            <w:gridSpan w:val="2"/>
            <w:tcBorders>
              <w:left w:val="single" w:sz="4" w:space="0" w:color="auto"/>
            </w:tcBorders>
          </w:tcPr>
          <w:p w14:paraId="32DBA761" w14:textId="7777777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2FB0F13B" w14:textId="77777777" w:rsidR="00797396" w:rsidRDefault="00797396" w:rsidP="00F12C1B">
            <w:pPr>
              <w:pStyle w:val="CRCoverPage"/>
              <w:spacing w:after="0"/>
              <w:rPr>
                <w:noProof/>
                <w:sz w:val="8"/>
                <w:szCs w:val="8"/>
              </w:rPr>
            </w:pPr>
          </w:p>
        </w:tc>
      </w:tr>
      <w:tr w:rsidR="00797396" w14:paraId="423B7D1E" w14:textId="77777777" w:rsidTr="00F12C1B">
        <w:tc>
          <w:tcPr>
            <w:tcW w:w="2694" w:type="dxa"/>
            <w:gridSpan w:val="2"/>
            <w:tcBorders>
              <w:left w:val="single" w:sz="4" w:space="0" w:color="auto"/>
            </w:tcBorders>
          </w:tcPr>
          <w:p w14:paraId="0C441EAD" w14:textId="77777777" w:rsidR="00797396" w:rsidRDefault="00797396" w:rsidP="00F12C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983ED" w14:textId="77777777" w:rsidR="00797396" w:rsidRDefault="00797396" w:rsidP="00F12C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6F3F7" w14:textId="77777777" w:rsidR="00797396" w:rsidRDefault="00797396" w:rsidP="00F12C1B">
            <w:pPr>
              <w:pStyle w:val="CRCoverPage"/>
              <w:spacing w:after="0"/>
              <w:jc w:val="center"/>
              <w:rPr>
                <w:b/>
                <w:caps/>
                <w:noProof/>
              </w:rPr>
            </w:pPr>
            <w:r>
              <w:rPr>
                <w:b/>
                <w:caps/>
                <w:noProof/>
              </w:rPr>
              <w:t>N</w:t>
            </w:r>
          </w:p>
        </w:tc>
        <w:tc>
          <w:tcPr>
            <w:tcW w:w="2977" w:type="dxa"/>
            <w:gridSpan w:val="4"/>
          </w:tcPr>
          <w:p w14:paraId="4E6A0E8A" w14:textId="77777777" w:rsidR="00797396" w:rsidRDefault="00797396" w:rsidP="00F12C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CACBC" w14:textId="77777777" w:rsidR="00797396" w:rsidRDefault="00797396" w:rsidP="00F12C1B">
            <w:pPr>
              <w:pStyle w:val="CRCoverPage"/>
              <w:spacing w:after="0"/>
              <w:ind w:left="99"/>
              <w:rPr>
                <w:noProof/>
              </w:rPr>
            </w:pPr>
          </w:p>
        </w:tc>
      </w:tr>
      <w:tr w:rsidR="00797396" w14:paraId="4DB883B8" w14:textId="77777777" w:rsidTr="00F12C1B">
        <w:tc>
          <w:tcPr>
            <w:tcW w:w="2694" w:type="dxa"/>
            <w:gridSpan w:val="2"/>
            <w:tcBorders>
              <w:left w:val="single" w:sz="4" w:space="0" w:color="auto"/>
            </w:tcBorders>
          </w:tcPr>
          <w:p w14:paraId="7F3BB30C" w14:textId="77777777" w:rsidR="00797396" w:rsidRDefault="00797396" w:rsidP="00F12C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0DAAE"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220DA" w14:textId="77777777" w:rsidR="00797396" w:rsidRDefault="00797396" w:rsidP="00F12C1B">
            <w:pPr>
              <w:pStyle w:val="CRCoverPage"/>
              <w:spacing w:after="0"/>
              <w:jc w:val="center"/>
              <w:rPr>
                <w:b/>
                <w:caps/>
                <w:noProof/>
              </w:rPr>
            </w:pPr>
            <w:r>
              <w:rPr>
                <w:b/>
                <w:caps/>
                <w:noProof/>
              </w:rPr>
              <w:t>X</w:t>
            </w:r>
          </w:p>
        </w:tc>
        <w:tc>
          <w:tcPr>
            <w:tcW w:w="2977" w:type="dxa"/>
            <w:gridSpan w:val="4"/>
          </w:tcPr>
          <w:p w14:paraId="0613044B" w14:textId="77777777" w:rsidR="00797396" w:rsidRDefault="00797396" w:rsidP="00F12C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87475" w14:textId="77777777" w:rsidR="00797396" w:rsidRDefault="00797396" w:rsidP="00F12C1B">
            <w:pPr>
              <w:pStyle w:val="CRCoverPage"/>
              <w:spacing w:after="0"/>
              <w:ind w:left="99"/>
              <w:rPr>
                <w:noProof/>
              </w:rPr>
            </w:pPr>
            <w:r>
              <w:rPr>
                <w:noProof/>
              </w:rPr>
              <w:t xml:space="preserve">TS/TR ... CR ... </w:t>
            </w:r>
          </w:p>
        </w:tc>
      </w:tr>
      <w:tr w:rsidR="00797396" w14:paraId="362AAB32" w14:textId="77777777" w:rsidTr="00F12C1B">
        <w:tc>
          <w:tcPr>
            <w:tcW w:w="2694" w:type="dxa"/>
            <w:gridSpan w:val="2"/>
            <w:tcBorders>
              <w:left w:val="single" w:sz="4" w:space="0" w:color="auto"/>
            </w:tcBorders>
          </w:tcPr>
          <w:p w14:paraId="3AA2142B" w14:textId="77777777" w:rsidR="00797396" w:rsidRDefault="00797396" w:rsidP="00F12C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C85C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A438" w14:textId="77777777" w:rsidR="00797396" w:rsidRDefault="00797396" w:rsidP="00F12C1B">
            <w:pPr>
              <w:pStyle w:val="CRCoverPage"/>
              <w:spacing w:after="0"/>
              <w:jc w:val="center"/>
              <w:rPr>
                <w:b/>
                <w:caps/>
                <w:noProof/>
              </w:rPr>
            </w:pPr>
            <w:r>
              <w:rPr>
                <w:b/>
                <w:caps/>
                <w:noProof/>
              </w:rPr>
              <w:t>X</w:t>
            </w:r>
          </w:p>
        </w:tc>
        <w:tc>
          <w:tcPr>
            <w:tcW w:w="2977" w:type="dxa"/>
            <w:gridSpan w:val="4"/>
          </w:tcPr>
          <w:p w14:paraId="2109F2B4" w14:textId="77777777" w:rsidR="00797396" w:rsidRDefault="00797396" w:rsidP="00F12C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B0AEB2" w14:textId="77777777" w:rsidR="00797396" w:rsidRDefault="00797396" w:rsidP="00F12C1B">
            <w:pPr>
              <w:pStyle w:val="CRCoverPage"/>
              <w:spacing w:after="0"/>
              <w:ind w:left="99"/>
              <w:rPr>
                <w:noProof/>
              </w:rPr>
            </w:pPr>
            <w:r>
              <w:rPr>
                <w:noProof/>
              </w:rPr>
              <w:t xml:space="preserve">TS/TR ... CR ... </w:t>
            </w:r>
          </w:p>
        </w:tc>
      </w:tr>
      <w:tr w:rsidR="00797396" w14:paraId="5A73DD3D" w14:textId="77777777" w:rsidTr="00F12C1B">
        <w:tc>
          <w:tcPr>
            <w:tcW w:w="2694" w:type="dxa"/>
            <w:gridSpan w:val="2"/>
            <w:tcBorders>
              <w:left w:val="single" w:sz="4" w:space="0" w:color="auto"/>
            </w:tcBorders>
          </w:tcPr>
          <w:p w14:paraId="1DF67069" w14:textId="77777777" w:rsidR="00797396" w:rsidRDefault="00797396" w:rsidP="00F12C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33E6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E5348" w14:textId="77777777" w:rsidR="00797396" w:rsidRDefault="00797396" w:rsidP="00F12C1B">
            <w:pPr>
              <w:pStyle w:val="CRCoverPage"/>
              <w:spacing w:after="0"/>
              <w:jc w:val="center"/>
              <w:rPr>
                <w:b/>
                <w:caps/>
                <w:noProof/>
              </w:rPr>
            </w:pPr>
            <w:r>
              <w:rPr>
                <w:b/>
                <w:caps/>
                <w:noProof/>
              </w:rPr>
              <w:t>X</w:t>
            </w:r>
          </w:p>
        </w:tc>
        <w:tc>
          <w:tcPr>
            <w:tcW w:w="2977" w:type="dxa"/>
            <w:gridSpan w:val="4"/>
          </w:tcPr>
          <w:p w14:paraId="788DC4C6" w14:textId="77777777" w:rsidR="00797396" w:rsidRDefault="00797396" w:rsidP="00F12C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2D50A" w14:textId="77777777" w:rsidR="00797396" w:rsidRDefault="00797396" w:rsidP="00F12C1B">
            <w:pPr>
              <w:pStyle w:val="CRCoverPage"/>
              <w:spacing w:after="0"/>
              <w:ind w:left="99"/>
              <w:rPr>
                <w:noProof/>
              </w:rPr>
            </w:pPr>
            <w:r>
              <w:rPr>
                <w:noProof/>
              </w:rPr>
              <w:t xml:space="preserve">TS/TR ... CR ... </w:t>
            </w:r>
          </w:p>
        </w:tc>
      </w:tr>
      <w:tr w:rsidR="00797396" w14:paraId="4A712FF0" w14:textId="77777777" w:rsidTr="00F12C1B">
        <w:tc>
          <w:tcPr>
            <w:tcW w:w="2694" w:type="dxa"/>
            <w:gridSpan w:val="2"/>
            <w:tcBorders>
              <w:left w:val="single" w:sz="4" w:space="0" w:color="auto"/>
            </w:tcBorders>
          </w:tcPr>
          <w:p w14:paraId="29FB49B3" w14:textId="77777777" w:rsidR="00797396" w:rsidRDefault="00797396" w:rsidP="00F12C1B">
            <w:pPr>
              <w:pStyle w:val="CRCoverPage"/>
              <w:spacing w:after="0"/>
              <w:rPr>
                <w:b/>
                <w:i/>
                <w:noProof/>
              </w:rPr>
            </w:pPr>
          </w:p>
        </w:tc>
        <w:tc>
          <w:tcPr>
            <w:tcW w:w="6946" w:type="dxa"/>
            <w:gridSpan w:val="9"/>
            <w:tcBorders>
              <w:right w:val="single" w:sz="4" w:space="0" w:color="auto"/>
            </w:tcBorders>
          </w:tcPr>
          <w:p w14:paraId="28471805" w14:textId="77777777" w:rsidR="00797396" w:rsidRDefault="00797396" w:rsidP="00F12C1B">
            <w:pPr>
              <w:pStyle w:val="CRCoverPage"/>
              <w:spacing w:after="0"/>
              <w:rPr>
                <w:noProof/>
              </w:rPr>
            </w:pPr>
          </w:p>
        </w:tc>
      </w:tr>
      <w:tr w:rsidR="00797396" w14:paraId="338218B6" w14:textId="77777777" w:rsidTr="00F12C1B">
        <w:tc>
          <w:tcPr>
            <w:tcW w:w="2694" w:type="dxa"/>
            <w:gridSpan w:val="2"/>
            <w:tcBorders>
              <w:left w:val="single" w:sz="4" w:space="0" w:color="auto"/>
              <w:bottom w:val="single" w:sz="4" w:space="0" w:color="auto"/>
            </w:tcBorders>
          </w:tcPr>
          <w:p w14:paraId="7348E5E6" w14:textId="77777777" w:rsidR="00797396" w:rsidRDefault="00797396" w:rsidP="00F12C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88EFB" w14:textId="77777777" w:rsidR="00797396" w:rsidRDefault="00797396" w:rsidP="00F12C1B">
            <w:pPr>
              <w:pStyle w:val="CRCoverPage"/>
              <w:spacing w:after="0"/>
              <w:ind w:left="100"/>
              <w:rPr>
                <w:noProof/>
              </w:rPr>
            </w:pPr>
          </w:p>
        </w:tc>
      </w:tr>
    </w:tbl>
    <w:p w14:paraId="20FADCAE" w14:textId="77777777" w:rsidR="00797396" w:rsidRDefault="00797396" w:rsidP="00797396">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97396" w14:paraId="5A73E2CB" w14:textId="77777777" w:rsidTr="00F12C1B">
        <w:tc>
          <w:tcPr>
            <w:tcW w:w="2694" w:type="dxa"/>
            <w:tcBorders>
              <w:top w:val="single" w:sz="4" w:space="0" w:color="auto"/>
              <w:left w:val="single" w:sz="4" w:space="0" w:color="auto"/>
              <w:bottom w:val="single" w:sz="4" w:space="0" w:color="auto"/>
            </w:tcBorders>
          </w:tcPr>
          <w:p w14:paraId="52F0BB87" w14:textId="77777777" w:rsidR="00797396" w:rsidRDefault="00797396" w:rsidP="00F12C1B">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AE125CC" w14:textId="0B1A2AEF" w:rsidR="00797396" w:rsidRDefault="00414A1C" w:rsidP="00F12C1B">
            <w:pPr>
              <w:pStyle w:val="CRCoverPage"/>
              <w:spacing w:after="40"/>
              <w:rPr>
                <w:noProof/>
              </w:rPr>
            </w:pPr>
            <w:r>
              <w:rPr>
                <w:noProof/>
              </w:rPr>
              <w:t>Please see ‘Summary of change’ field.</w:t>
            </w:r>
          </w:p>
        </w:tc>
      </w:tr>
    </w:tbl>
    <w:p w14:paraId="2AD05DF0" w14:textId="77777777" w:rsidR="00797396" w:rsidRDefault="00797396" w:rsidP="00797396">
      <w:pPr>
        <w:spacing w:after="0"/>
        <w:rPr>
          <w:noProof/>
        </w:rPr>
        <w:sectPr w:rsidR="00797396" w:rsidSect="00C803A7">
          <w:headerReference w:type="even" r:id="rId14"/>
          <w:footnotePr>
            <w:numRestart w:val="eachSect"/>
          </w:footnotePr>
          <w:type w:val="continuous"/>
          <w:pgSz w:w="11907" w:h="16840"/>
          <w:pgMar w:top="1418" w:right="1134" w:bottom="1134" w:left="1134" w:header="680" w:footer="567" w:gutter="0"/>
          <w:cols w:space="720"/>
          <w:docGrid w:linePitch="272"/>
        </w:sectPr>
      </w:pPr>
    </w:p>
    <w:p w14:paraId="16B09203" w14:textId="77777777" w:rsidR="00797396" w:rsidRDefault="00797396" w:rsidP="00797396">
      <w:pPr>
        <w:pStyle w:val="Note-Boxed"/>
        <w:jc w:val="center"/>
        <w:rPr>
          <w:rFonts w:ascii="Times New Roman" w:hAnsi="Times New Roman" w:cs="Times New Roman"/>
          <w:lang w:val="en-US"/>
        </w:rPr>
      </w:pPr>
      <w:bookmarkStart w:id="4" w:name="_Toc524434278"/>
      <w:bookmarkStart w:id="5" w:name="_Toc525763189"/>
      <w:r>
        <w:rPr>
          <w:rFonts w:ascii="Times New Roman" w:eastAsia="SimSun" w:hAnsi="Times New Roman" w:cs="Times New Roman"/>
          <w:lang w:val="en-US" w:eastAsia="zh-CN"/>
        </w:rPr>
        <w:t>FIRST</w:t>
      </w:r>
      <w:r>
        <w:rPr>
          <w:rFonts w:ascii="Times New Roman" w:hAnsi="Times New Roman" w:cs="Times New Roman"/>
          <w:lang w:val="en-US"/>
        </w:rPr>
        <w:t xml:space="preserve"> CHANGE</w:t>
      </w:r>
    </w:p>
    <w:p w14:paraId="602893AC" w14:textId="77777777" w:rsidR="00B41BB7" w:rsidRPr="00B41BB7" w:rsidRDefault="00B41BB7" w:rsidP="00B41BB7">
      <w:pPr>
        <w:keepNext/>
        <w:keepLines/>
        <w:spacing w:before="120"/>
        <w:ind w:left="1134" w:hanging="1134"/>
        <w:outlineLvl w:val="2"/>
        <w:rPr>
          <w:rFonts w:ascii="Arial" w:hAnsi="Arial"/>
          <w:sz w:val="28"/>
          <w:lang w:eastAsia="ko-KR"/>
        </w:rPr>
      </w:pPr>
      <w:bookmarkStart w:id="6" w:name="_Toc37296203"/>
      <w:bookmarkStart w:id="7" w:name="_Toc29239845"/>
      <w:bookmarkStart w:id="8" w:name="_Toc37296204"/>
      <w:bookmarkStart w:id="9" w:name="_Toc29239864"/>
      <w:r w:rsidRPr="00B41BB7">
        <w:rPr>
          <w:rFonts w:ascii="Arial" w:hAnsi="Arial"/>
          <w:sz w:val="28"/>
          <w:lang w:eastAsia="ko-KR"/>
        </w:rPr>
        <w:t>5.4.4</w:t>
      </w:r>
      <w:r w:rsidRPr="00B41BB7">
        <w:rPr>
          <w:rFonts w:ascii="Arial" w:hAnsi="Arial"/>
          <w:sz w:val="28"/>
          <w:lang w:eastAsia="ko-KR"/>
        </w:rPr>
        <w:tab/>
        <w:t>Scheduling Request</w:t>
      </w:r>
      <w:bookmarkEnd w:id="6"/>
    </w:p>
    <w:p w14:paraId="0FB6090D" w14:textId="77777777" w:rsidR="00B41BB7" w:rsidRPr="00B41BB7" w:rsidRDefault="00B41BB7" w:rsidP="00B41BB7">
      <w:pPr>
        <w:rPr>
          <w:lang w:eastAsia="ko-KR"/>
        </w:rPr>
      </w:pPr>
      <w:r w:rsidRPr="00B41BB7">
        <w:rPr>
          <w:lang w:eastAsia="ko-KR"/>
        </w:rPr>
        <w:t>The Scheduling Request (SR) is used for requesting UL-SCH resources for new transmission.</w:t>
      </w:r>
    </w:p>
    <w:p w14:paraId="5585E9D9" w14:textId="77777777" w:rsidR="00B41BB7" w:rsidRPr="00B41BB7" w:rsidRDefault="00B41BB7" w:rsidP="00B41BB7">
      <w:pPr>
        <w:rPr>
          <w:lang w:eastAsia="ko-KR"/>
        </w:rPr>
      </w:pPr>
      <w:r w:rsidRPr="00B41BB7">
        <w:rPr>
          <w:lang w:eastAsia="ko-KR"/>
        </w:rPr>
        <w:t>The MAC entity may be configured with zero, one, or more SR configurations. An SR configuration consists of a set of PUCCH resources for SR across different BWPs and cells. For a logical channel</w:t>
      </w:r>
      <w:r w:rsidRPr="00B41BB7">
        <w:rPr>
          <w:rFonts w:eastAsia="Malgun Gothic"/>
          <w:lang w:eastAsia="ko-KR"/>
        </w:rPr>
        <w:t xml:space="preserve"> or for SCell beam failure recovery (see clause 5.17)</w:t>
      </w:r>
      <w:r w:rsidRPr="00B41BB7">
        <w:rPr>
          <w:lang w:eastAsia="ko-KR"/>
        </w:rPr>
        <w:t xml:space="preserve"> and for consistent LBT failure (see clause 5.21), at most one PUCCH resource for SR is configured per BWP.</w:t>
      </w:r>
    </w:p>
    <w:p w14:paraId="0D691788" w14:textId="18968858" w:rsidR="00B41BB7" w:rsidRPr="00B41BB7" w:rsidRDefault="00B41BB7" w:rsidP="00B41BB7">
      <w:pPr>
        <w:rPr>
          <w:lang w:eastAsia="ko-KR"/>
        </w:rPr>
      </w:pPr>
      <w:r w:rsidRPr="00B41BB7">
        <w:rPr>
          <w:lang w:eastAsia="ko-KR"/>
        </w:rPr>
        <w:t>Each SR configuration corresponds to one or more logical channels</w:t>
      </w:r>
      <w:r w:rsidRPr="00B41BB7">
        <w:rPr>
          <w:rFonts w:eastAsia="Malgun Gothic"/>
          <w:lang w:eastAsia="ko-KR"/>
        </w:rPr>
        <w:t xml:space="preserve"> or to SCell beam failure recovery</w:t>
      </w:r>
      <w:r w:rsidRPr="00B41BB7">
        <w:rPr>
          <w:lang w:eastAsia="ko-KR"/>
        </w:rPr>
        <w:t xml:space="preserve"> and/or to consistent LBT failure. Each logical channel, and consistent LBT failure, may be mapped to zero or one SR configuration, which is configured by RRC. The SR configuration of the logical channel that triggered a BSR </w:t>
      </w:r>
      <w:del w:id="10" w:author="MT2" w:date="2020-05-20T12:26:00Z">
        <w:r w:rsidRPr="00B41BB7" w:rsidDel="00F946C4">
          <w:rPr>
            <w:lang w:eastAsia="ko-KR"/>
          </w:rPr>
          <w:delText xml:space="preserve">other than Pre-emptive BSR </w:delText>
        </w:r>
      </w:del>
      <w:r w:rsidRPr="00B41BB7">
        <w:rPr>
          <w:lang w:eastAsia="ko-KR"/>
        </w:rPr>
        <w:t>(clause 5.4.5)</w:t>
      </w:r>
      <w:r w:rsidRPr="00B41BB7">
        <w:rPr>
          <w:rFonts w:eastAsia="Malgun Gothic"/>
          <w:lang w:eastAsia="ko-KR"/>
        </w:rPr>
        <w:t xml:space="preserve"> or the SCell beam failure recovery </w:t>
      </w:r>
      <w:r w:rsidRPr="00B41BB7">
        <w:rPr>
          <w:lang w:eastAsia="ko-KR"/>
        </w:rPr>
        <w:t>or the consistent LBT failure (clause 5.21) (if such a configuration exists) is considered as corresponding SR configuration for the triggered SR. Any SR configuration may be used for an SR triggered by Pre-emptive BSR (clause 5.4.</w:t>
      </w:r>
      <w:del w:id="11" w:author="MT2" w:date="2020-05-20T12:20:00Z">
        <w:r w:rsidRPr="00B41BB7" w:rsidDel="00253AD2">
          <w:rPr>
            <w:lang w:eastAsia="ko-KR"/>
          </w:rPr>
          <w:delText>5</w:delText>
        </w:r>
      </w:del>
      <w:ins w:id="12" w:author="MT2" w:date="2020-05-20T12:20:00Z">
        <w:r w:rsidR="00253AD2">
          <w:rPr>
            <w:lang w:eastAsia="ko-KR"/>
          </w:rPr>
          <w:t>x</w:t>
        </w:r>
      </w:ins>
      <w:r w:rsidRPr="00B41BB7">
        <w:rPr>
          <w:lang w:eastAsia="ko-KR"/>
        </w:rPr>
        <w:t>).</w:t>
      </w:r>
    </w:p>
    <w:p w14:paraId="13B86CE3" w14:textId="77777777" w:rsidR="00B41BB7" w:rsidRPr="00B41BB7" w:rsidRDefault="00B41BB7" w:rsidP="00B41BB7">
      <w:pPr>
        <w:rPr>
          <w:lang w:eastAsia="ko-KR"/>
        </w:rPr>
      </w:pPr>
      <w:r w:rsidRPr="00B41BB7">
        <w:rPr>
          <w:lang w:eastAsia="ko-KR"/>
        </w:rPr>
        <w:t>RRC configures the following parameters for the scheduling request procedure:</w:t>
      </w:r>
    </w:p>
    <w:p w14:paraId="253607F3" w14:textId="77777777" w:rsidR="00B41BB7" w:rsidRPr="00B41BB7" w:rsidRDefault="00B41BB7" w:rsidP="00B41BB7">
      <w:pPr>
        <w:ind w:left="568" w:hanging="284"/>
        <w:rPr>
          <w:lang w:eastAsia="ko-KR"/>
        </w:rPr>
      </w:pPr>
      <w:r w:rsidRPr="00B41BB7">
        <w:rPr>
          <w:lang w:eastAsia="ko-KR"/>
        </w:rPr>
        <w:t>-</w:t>
      </w:r>
      <w:r w:rsidRPr="00B41BB7">
        <w:rPr>
          <w:lang w:eastAsia="ko-KR"/>
        </w:rPr>
        <w:tab/>
      </w:r>
      <w:r w:rsidRPr="00B41BB7">
        <w:rPr>
          <w:i/>
          <w:lang w:eastAsia="ko-KR"/>
        </w:rPr>
        <w:t>sr-ProhibitTimer</w:t>
      </w:r>
      <w:r w:rsidRPr="00B41BB7">
        <w:rPr>
          <w:lang w:eastAsia="ko-KR"/>
        </w:rPr>
        <w:t xml:space="preserve"> (per SR configuration);</w:t>
      </w:r>
    </w:p>
    <w:p w14:paraId="24DBB3B2" w14:textId="77777777" w:rsidR="00B41BB7" w:rsidRPr="00B41BB7" w:rsidRDefault="00B41BB7" w:rsidP="00B41BB7">
      <w:pPr>
        <w:ind w:left="568" w:hanging="284"/>
        <w:rPr>
          <w:lang w:eastAsia="ko-KR"/>
        </w:rPr>
      </w:pPr>
      <w:r w:rsidRPr="00B41BB7">
        <w:rPr>
          <w:lang w:eastAsia="ko-KR"/>
        </w:rPr>
        <w:t>-</w:t>
      </w:r>
      <w:r w:rsidRPr="00B41BB7">
        <w:rPr>
          <w:lang w:eastAsia="ko-KR"/>
        </w:rPr>
        <w:tab/>
      </w:r>
      <w:r w:rsidRPr="00B41BB7">
        <w:rPr>
          <w:i/>
          <w:lang w:eastAsia="ko-KR"/>
        </w:rPr>
        <w:t>sr-TransMax</w:t>
      </w:r>
      <w:r w:rsidRPr="00B41BB7">
        <w:rPr>
          <w:lang w:eastAsia="ko-KR"/>
        </w:rPr>
        <w:t xml:space="preserve"> (per SR configuration).</w:t>
      </w:r>
    </w:p>
    <w:p w14:paraId="1B8972E8" w14:textId="77777777" w:rsidR="00B41BB7" w:rsidRPr="00B41BB7" w:rsidRDefault="00B41BB7" w:rsidP="00B41BB7">
      <w:pPr>
        <w:rPr>
          <w:lang w:eastAsia="ko-KR"/>
        </w:rPr>
      </w:pPr>
      <w:r w:rsidRPr="00B41BB7">
        <w:rPr>
          <w:lang w:eastAsia="ko-KR"/>
        </w:rPr>
        <w:t>The following UE variables are used for the scheduling request procedure:</w:t>
      </w:r>
    </w:p>
    <w:p w14:paraId="0309ED73" w14:textId="77777777" w:rsidR="00B41BB7" w:rsidRPr="00B41BB7" w:rsidRDefault="00B41BB7" w:rsidP="00B41BB7">
      <w:pPr>
        <w:ind w:left="568" w:hanging="284"/>
        <w:rPr>
          <w:lang w:eastAsia="ko-KR"/>
        </w:rPr>
      </w:pPr>
      <w:r w:rsidRPr="00B41BB7">
        <w:rPr>
          <w:lang w:eastAsia="ko-KR"/>
        </w:rPr>
        <w:t>-</w:t>
      </w:r>
      <w:r w:rsidRPr="00B41BB7">
        <w:rPr>
          <w:lang w:eastAsia="ko-KR"/>
        </w:rPr>
        <w:tab/>
      </w:r>
      <w:r w:rsidRPr="00B41BB7">
        <w:rPr>
          <w:i/>
          <w:lang w:eastAsia="ko-KR"/>
        </w:rPr>
        <w:t>SR_COUNTER</w:t>
      </w:r>
      <w:r w:rsidRPr="00B41BB7">
        <w:rPr>
          <w:lang w:eastAsia="ko-KR"/>
        </w:rPr>
        <w:t xml:space="preserve"> (per SR configuration).</w:t>
      </w:r>
    </w:p>
    <w:p w14:paraId="2EE70CFA" w14:textId="77777777" w:rsidR="00B41BB7" w:rsidRPr="00B41BB7" w:rsidRDefault="00B41BB7" w:rsidP="00B41BB7">
      <w:pPr>
        <w:rPr>
          <w:noProof/>
          <w:lang w:eastAsia="ko-KR"/>
        </w:rPr>
      </w:pPr>
      <w:r w:rsidRPr="00B41BB7">
        <w:rPr>
          <w:noProof/>
        </w:rPr>
        <w:t xml:space="preserve">If an SR is triggered and there </w:t>
      </w:r>
      <w:r w:rsidRPr="00B41BB7">
        <w:rPr>
          <w:noProof/>
          <w:lang w:eastAsia="ko-KR"/>
        </w:rPr>
        <w:t>are</w:t>
      </w:r>
      <w:r w:rsidRPr="00B41BB7">
        <w:rPr>
          <w:noProof/>
        </w:rPr>
        <w:t xml:space="preserve"> no other SR</w:t>
      </w:r>
      <w:r w:rsidRPr="00B41BB7">
        <w:rPr>
          <w:noProof/>
          <w:lang w:eastAsia="ko-KR"/>
        </w:rPr>
        <w:t>s</w:t>
      </w:r>
      <w:r w:rsidRPr="00B41BB7">
        <w:rPr>
          <w:noProof/>
        </w:rPr>
        <w:t xml:space="preserve"> pending</w:t>
      </w:r>
      <w:r w:rsidRPr="00B41BB7">
        <w:rPr>
          <w:noProof/>
          <w:lang w:eastAsia="ko-KR"/>
        </w:rPr>
        <w:t xml:space="preserve"> corresponding to the same SR configuration</w:t>
      </w:r>
      <w:r w:rsidRPr="00B41BB7">
        <w:rPr>
          <w:noProof/>
        </w:rPr>
        <w:t xml:space="preserve">, the MAC entity shall set the </w:t>
      </w:r>
      <w:r w:rsidRPr="00B41BB7">
        <w:rPr>
          <w:i/>
          <w:noProof/>
        </w:rPr>
        <w:t>SR_COUNTER</w:t>
      </w:r>
      <w:r w:rsidRPr="00B41BB7">
        <w:rPr>
          <w:noProof/>
        </w:rPr>
        <w:t xml:space="preserve"> </w:t>
      </w:r>
      <w:r w:rsidRPr="00B41BB7">
        <w:rPr>
          <w:noProof/>
          <w:lang w:eastAsia="ko-KR"/>
        </w:rPr>
        <w:t xml:space="preserve">of the corresponding SR configuration </w:t>
      </w:r>
      <w:r w:rsidRPr="00B41BB7">
        <w:rPr>
          <w:noProof/>
        </w:rPr>
        <w:t>to 0.</w:t>
      </w:r>
    </w:p>
    <w:p w14:paraId="70E98F23" w14:textId="77777777" w:rsidR="00B41BB7" w:rsidRPr="00B41BB7" w:rsidRDefault="00B41BB7" w:rsidP="00B41BB7">
      <w:pPr>
        <w:rPr>
          <w:noProof/>
          <w:lang w:eastAsia="ko-KR"/>
        </w:rPr>
      </w:pPr>
      <w:r w:rsidRPr="00B41BB7">
        <w:rPr>
          <w:noProof/>
        </w:rPr>
        <w:t>When an SR is triggered, it shall be considered as pending until it is cancelled.</w:t>
      </w:r>
    </w:p>
    <w:p w14:paraId="4B252B06" w14:textId="00DC49EB" w:rsidR="00B41BB7" w:rsidRPr="00B41BB7" w:rsidRDefault="00B41BB7" w:rsidP="00B41BB7">
      <w:pPr>
        <w:rPr>
          <w:rFonts w:eastAsia="Malgun Gothic"/>
          <w:lang w:eastAsia="ko-KR"/>
        </w:rPr>
      </w:pPr>
      <w:r w:rsidRPr="00B41BB7">
        <w:rPr>
          <w:rFonts w:eastAsia="Malgun Gothic"/>
          <w:noProof/>
          <w:lang w:eastAsia="ko-KR"/>
        </w:rPr>
        <w:t xml:space="preserve">Except for SCell beam failure recovery, </w:t>
      </w:r>
      <w:r w:rsidRPr="00B41BB7">
        <w:rPr>
          <w:lang w:eastAsia="ko-KR"/>
        </w:rPr>
        <w:t xml:space="preserve">all pending SR(s) for BSR triggered according to the BSR procedure (clause 5.4.5) prior to the MAC PDU assembly shall be cancelled and each respective </w:t>
      </w:r>
      <w:r w:rsidRPr="00B41BB7">
        <w:rPr>
          <w:i/>
          <w:lang w:eastAsia="ko-KR"/>
        </w:rPr>
        <w:t>sr-ProhibitTimer</w:t>
      </w:r>
      <w:r w:rsidRPr="00B41BB7">
        <w:rPr>
          <w:lang w:eastAsia="ko-KR"/>
        </w:rPr>
        <w:t xml:space="preserve"> shall be stopped when the MAC PDU is transmitted, regardless of LBT failure indication from lower layers, and this PDU includes a Long or Short BSR MAC CE which contains buffer status up to (and including) the last event that triggered a BSR (see clause 5.4.5) prior to the MAC PDU assembly. </w:t>
      </w:r>
      <w:r w:rsidRPr="00B41BB7">
        <w:rPr>
          <w:rFonts w:eastAsia="Malgun Gothic"/>
          <w:noProof/>
          <w:lang w:eastAsia="ko-KR"/>
        </w:rPr>
        <w:t xml:space="preserve">Except for SCell beam failure recovery, </w:t>
      </w:r>
      <w:r w:rsidRPr="00B41BB7">
        <w:rPr>
          <w:lang w:eastAsia="ko-KR"/>
        </w:rPr>
        <w:t xml:space="preserve">all pending SR(s) for BSR triggered according to the BSR procedure (clause 5.4.5) shall be cancelled and each respective </w:t>
      </w:r>
      <w:r w:rsidRPr="00B41BB7">
        <w:rPr>
          <w:i/>
          <w:lang w:eastAsia="ko-KR"/>
        </w:rPr>
        <w:t>sr-ProhibitTimer</w:t>
      </w:r>
      <w:r w:rsidRPr="00B41BB7">
        <w:rPr>
          <w:lang w:eastAsia="ko-KR"/>
        </w:rPr>
        <w:t xml:space="preserve"> shall be stopped when the UL grant(s) can accommodate all pending data available for transmission.</w:t>
      </w:r>
      <w:r w:rsidRPr="00B41BB7">
        <w:rPr>
          <w:rFonts w:eastAsia="Malgun Gothic"/>
          <w:lang w:eastAsia="ko-KR"/>
        </w:rPr>
        <w:t xml:space="preserve"> </w:t>
      </w:r>
      <w:ins w:id="13" w:author="MT2" w:date="2020-05-20T12:22:00Z">
        <w:r w:rsidR="00253AD2">
          <w:rPr>
            <w:rFonts w:eastAsia="Malgun Gothic"/>
            <w:lang w:eastAsia="ko-KR"/>
          </w:rPr>
          <w:t xml:space="preserve">All pending </w:t>
        </w:r>
        <w:r w:rsidR="00253AD2" w:rsidRPr="00253AD2">
          <w:rPr>
            <w:rFonts w:eastAsia="Malgun Gothic"/>
            <w:lang w:eastAsia="ko-KR"/>
          </w:rPr>
          <w:t>SR</w:t>
        </w:r>
        <w:r w:rsidR="00253AD2">
          <w:rPr>
            <w:rFonts w:eastAsia="Malgun Gothic"/>
            <w:lang w:eastAsia="ko-KR"/>
          </w:rPr>
          <w:t>(s)</w:t>
        </w:r>
        <w:r w:rsidR="00253AD2" w:rsidRPr="00253AD2">
          <w:rPr>
            <w:rFonts w:eastAsia="Malgun Gothic"/>
            <w:lang w:eastAsia="ko-KR"/>
          </w:rPr>
          <w:t xml:space="preserve"> </w:t>
        </w:r>
      </w:ins>
      <w:ins w:id="14" w:author="MT2" w:date="2020-05-20T12:23:00Z">
        <w:r w:rsidR="00253AD2">
          <w:rPr>
            <w:rFonts w:eastAsia="Malgun Gothic"/>
            <w:lang w:eastAsia="ko-KR"/>
          </w:rPr>
          <w:t xml:space="preserve">for </w:t>
        </w:r>
      </w:ins>
      <w:ins w:id="15" w:author="MT2" w:date="2020-05-21T11:15:00Z">
        <w:r w:rsidR="00696F58">
          <w:rPr>
            <w:rFonts w:eastAsia="Malgun Gothic"/>
            <w:lang w:eastAsia="ko-KR"/>
          </w:rPr>
          <w:t xml:space="preserve">Pre-emptive </w:t>
        </w:r>
      </w:ins>
      <w:ins w:id="16" w:author="MT2" w:date="2020-05-20T12:23:00Z">
        <w:r w:rsidR="00253AD2">
          <w:rPr>
            <w:rFonts w:eastAsia="Malgun Gothic"/>
            <w:lang w:eastAsia="ko-KR"/>
          </w:rPr>
          <w:t>BSR triggered according to the</w:t>
        </w:r>
      </w:ins>
      <w:ins w:id="17" w:author="MT2" w:date="2020-05-20T12:22:00Z">
        <w:r w:rsidR="00253AD2" w:rsidRPr="00253AD2">
          <w:rPr>
            <w:rFonts w:eastAsia="Malgun Gothic"/>
            <w:lang w:eastAsia="ko-KR"/>
          </w:rPr>
          <w:t xml:space="preserve"> Pre-emptive BSR</w:t>
        </w:r>
      </w:ins>
      <w:ins w:id="18" w:author="MT2" w:date="2020-05-20T12:23:00Z">
        <w:r w:rsidR="00253AD2">
          <w:rPr>
            <w:rFonts w:eastAsia="Malgun Gothic"/>
            <w:lang w:eastAsia="ko-KR"/>
          </w:rPr>
          <w:t xml:space="preserve"> procedure (clause 5.4.x)</w:t>
        </w:r>
      </w:ins>
      <w:ins w:id="19" w:author="MT2" w:date="2020-05-20T12:22:00Z">
        <w:r w:rsidR="00253AD2" w:rsidRPr="00253AD2">
          <w:rPr>
            <w:rFonts w:eastAsia="Malgun Gothic"/>
            <w:lang w:eastAsia="ko-KR"/>
          </w:rPr>
          <w:t xml:space="preserve"> </w:t>
        </w:r>
      </w:ins>
      <w:ins w:id="20" w:author="MT2" w:date="2020-05-21T11:15:00Z">
        <w:r w:rsidR="00696F58">
          <w:rPr>
            <w:rFonts w:eastAsia="Malgun Gothic"/>
            <w:lang w:eastAsia="ko-KR"/>
          </w:rPr>
          <w:t xml:space="preserve">prior to the MAC PDU assembly </w:t>
        </w:r>
      </w:ins>
      <w:ins w:id="21" w:author="MT2" w:date="2020-05-20T12:22:00Z">
        <w:r w:rsidR="00253AD2" w:rsidRPr="00253AD2">
          <w:rPr>
            <w:rFonts w:eastAsia="Malgun Gothic"/>
            <w:lang w:eastAsia="ko-KR"/>
          </w:rPr>
          <w:t xml:space="preserve">shall be cancelled </w:t>
        </w:r>
      </w:ins>
      <w:ins w:id="22" w:author="MT2" w:date="2020-05-20T12:23:00Z">
        <w:r w:rsidR="00253AD2" w:rsidRPr="00B41BB7">
          <w:rPr>
            <w:lang w:eastAsia="ko-KR"/>
          </w:rPr>
          <w:t xml:space="preserve">and each respective </w:t>
        </w:r>
        <w:r w:rsidR="00253AD2" w:rsidRPr="00B41BB7">
          <w:rPr>
            <w:i/>
            <w:lang w:eastAsia="ko-KR"/>
          </w:rPr>
          <w:t>sr-ProhibitTimer</w:t>
        </w:r>
        <w:r w:rsidR="00253AD2" w:rsidRPr="00B41BB7">
          <w:rPr>
            <w:lang w:eastAsia="ko-KR"/>
          </w:rPr>
          <w:t xml:space="preserve"> shall be stopped </w:t>
        </w:r>
      </w:ins>
      <w:ins w:id="23" w:author="MT2" w:date="2020-05-20T15:42:00Z">
        <w:r w:rsidR="006F755B">
          <w:rPr>
            <w:rFonts w:eastAsia="Malgun Gothic"/>
            <w:lang w:eastAsia="ko-KR"/>
          </w:rPr>
          <w:t>when</w:t>
        </w:r>
      </w:ins>
      <w:ins w:id="24" w:author="MT2" w:date="2020-05-20T12:22:00Z">
        <w:r w:rsidR="00253AD2" w:rsidRPr="00253AD2">
          <w:rPr>
            <w:rFonts w:eastAsia="Malgun Gothic"/>
            <w:lang w:eastAsia="ko-KR"/>
          </w:rPr>
          <w:t xml:space="preserve"> a MAC PDU containing the relevant Pre-emptive BSR MAC CE is </w:t>
        </w:r>
      </w:ins>
      <w:ins w:id="25" w:author="MT2" w:date="2020-05-20T15:42:00Z">
        <w:r w:rsidR="006F755B">
          <w:rPr>
            <w:rFonts w:eastAsia="Malgun Gothic"/>
            <w:lang w:eastAsia="ko-KR"/>
          </w:rPr>
          <w:t>transmitted</w:t>
        </w:r>
      </w:ins>
      <w:ins w:id="26" w:author="MT2" w:date="2020-05-20T12:22:00Z">
        <w:r w:rsidR="00253AD2" w:rsidRPr="00253AD2">
          <w:rPr>
            <w:rFonts w:eastAsia="Malgun Gothic"/>
            <w:lang w:eastAsia="ko-KR"/>
          </w:rPr>
          <w:t>.</w:t>
        </w:r>
      </w:ins>
      <w:ins w:id="27" w:author="MT2" w:date="2020-05-20T12:23:00Z">
        <w:r w:rsidR="00253AD2">
          <w:rPr>
            <w:rFonts w:eastAsia="Malgun Gothic"/>
            <w:lang w:eastAsia="ko-KR"/>
          </w:rPr>
          <w:t xml:space="preserve"> </w:t>
        </w:r>
      </w:ins>
      <w:r w:rsidRPr="00B41BB7">
        <w:rPr>
          <w:rFonts w:eastAsia="Malgun Gothic"/>
          <w:lang w:eastAsia="ko-KR"/>
        </w:rPr>
        <w:t xml:space="preserve">Pending SR triggered prior to the MAC PDU assembly for beam failure recovery of an SCell shall be cancelled when the MAC PDU is transmitted and this PDU includes an SCell BFR MAC CE or truncated SCell BFR MAC CE which contains beam failure recovery information of that SCell. If all the SR(s) triggered for SCell beam failure recovery are cancelled </w:t>
      </w:r>
      <w:r w:rsidRPr="00B41BB7">
        <w:rPr>
          <w:noProof/>
        </w:rPr>
        <w:t xml:space="preserve">the MAC entity shall stop </w:t>
      </w:r>
      <w:r w:rsidRPr="00B41BB7">
        <w:rPr>
          <w:i/>
          <w:lang w:eastAsia="ko-KR"/>
        </w:rPr>
        <w:t xml:space="preserve">sr-ProhibitTimer </w:t>
      </w:r>
      <w:r w:rsidRPr="00B41BB7">
        <w:rPr>
          <w:lang w:eastAsia="ko-KR"/>
        </w:rPr>
        <w:t xml:space="preserve">of corresponding </w:t>
      </w:r>
      <w:r w:rsidRPr="00B41BB7">
        <w:rPr>
          <w:noProof/>
          <w:lang w:eastAsia="ko-KR"/>
        </w:rPr>
        <w:t>SR configuration.</w:t>
      </w:r>
    </w:p>
    <w:p w14:paraId="6BF06203" w14:textId="77777777" w:rsidR="00B41BB7" w:rsidRPr="00B41BB7" w:rsidRDefault="00B41BB7" w:rsidP="00B41BB7">
      <w:pPr>
        <w:rPr>
          <w:lang w:eastAsia="ko-KR"/>
        </w:rPr>
      </w:pPr>
      <w:r w:rsidRPr="00B41BB7">
        <w:rPr>
          <w:lang w:eastAsia="ko-KR"/>
        </w:rPr>
        <w:t>The MAC entity shall for each pending SR triggered by consistent LBT failure:</w:t>
      </w:r>
    </w:p>
    <w:p w14:paraId="7FED0F50" w14:textId="77777777" w:rsidR="00B41BB7" w:rsidRPr="00B41BB7" w:rsidRDefault="00B41BB7" w:rsidP="00B41BB7">
      <w:pPr>
        <w:ind w:left="568" w:hanging="284"/>
        <w:rPr>
          <w:lang w:eastAsia="ko-KR"/>
        </w:rPr>
      </w:pPr>
      <w:r w:rsidRPr="00B41BB7">
        <w:rPr>
          <w:noProof/>
          <w:lang w:eastAsia="ko-KR"/>
        </w:rPr>
        <w:lastRenderedPageBreak/>
        <w:t>1&gt;</w:t>
      </w:r>
      <w:r w:rsidRPr="00B41BB7">
        <w:rPr>
          <w:noProof/>
        </w:rPr>
        <w:tab/>
        <w:t>if a MAC PDU is transmitted</w:t>
      </w:r>
      <w:r w:rsidRPr="00B41BB7">
        <w:rPr>
          <w:lang w:eastAsia="ko-KR"/>
        </w:rPr>
        <w:t>, regardless of LBT failure indication from lower layers, and</w:t>
      </w:r>
      <w:r w:rsidRPr="00B41BB7">
        <w:rPr>
          <w:noProof/>
        </w:rPr>
        <w:t xml:space="preserve"> the MAC PDU includes an LBT failure MAC CE that indicates consistent LBT failure for the Serving Cell that triggered this SR; </w:t>
      </w:r>
      <w:r w:rsidRPr="00B41BB7">
        <w:rPr>
          <w:lang w:eastAsia="ko-KR"/>
        </w:rPr>
        <w:t>or</w:t>
      </w:r>
    </w:p>
    <w:p w14:paraId="44716493" w14:textId="77777777" w:rsidR="00B41BB7" w:rsidRPr="00B41BB7" w:rsidRDefault="00B41BB7" w:rsidP="00B41BB7">
      <w:pPr>
        <w:ind w:left="568" w:hanging="284"/>
        <w:rPr>
          <w:lang w:eastAsia="ko-KR"/>
        </w:rPr>
      </w:pPr>
      <w:r w:rsidRPr="00B41BB7">
        <w:rPr>
          <w:noProof/>
          <w:lang w:eastAsia="ko-KR"/>
        </w:rPr>
        <w:t>1&gt;</w:t>
      </w:r>
      <w:r w:rsidRPr="00B41BB7">
        <w:rPr>
          <w:noProof/>
        </w:rPr>
        <w:tab/>
      </w:r>
      <w:r w:rsidRPr="00B41BB7">
        <w:rPr>
          <w:lang w:eastAsia="ko-KR"/>
        </w:rPr>
        <w:t>if the corresponding consistent LBT failure is cancelled (see clause 5.21):</w:t>
      </w:r>
    </w:p>
    <w:p w14:paraId="4D2C46A0" w14:textId="77777777" w:rsidR="00B41BB7" w:rsidRPr="00B41BB7" w:rsidRDefault="00B41BB7" w:rsidP="00B41BB7">
      <w:pPr>
        <w:ind w:left="851" w:hanging="284"/>
        <w:rPr>
          <w:noProof/>
          <w:lang w:eastAsia="en-US"/>
        </w:rPr>
      </w:pPr>
      <w:r w:rsidRPr="00B41BB7">
        <w:rPr>
          <w:noProof/>
          <w:lang w:eastAsia="ko-KR"/>
        </w:rPr>
        <w:t>2&gt;</w:t>
      </w:r>
      <w:r w:rsidRPr="00B41BB7">
        <w:rPr>
          <w:noProof/>
          <w:lang w:eastAsia="ko-KR"/>
        </w:rPr>
        <w:tab/>
      </w:r>
      <w:r w:rsidRPr="00B41BB7">
        <w:rPr>
          <w:noProof/>
        </w:rPr>
        <w:t xml:space="preserve">cancel the </w:t>
      </w:r>
      <w:r w:rsidRPr="00B41BB7">
        <w:rPr>
          <w:lang w:eastAsia="ko-KR"/>
        </w:rPr>
        <w:t xml:space="preserve">pending SR and stop the corresponding </w:t>
      </w:r>
      <w:r w:rsidRPr="00B41BB7">
        <w:rPr>
          <w:i/>
          <w:lang w:eastAsia="ko-KR"/>
        </w:rPr>
        <w:t>sr-ProhibitTimer</w:t>
      </w:r>
      <w:r w:rsidRPr="00B41BB7">
        <w:rPr>
          <w:lang w:eastAsia="ko-KR"/>
        </w:rPr>
        <w:t>.</w:t>
      </w:r>
    </w:p>
    <w:p w14:paraId="369E3F31" w14:textId="77777777" w:rsidR="00B41BB7" w:rsidRPr="00B41BB7" w:rsidRDefault="00B41BB7" w:rsidP="00B41BB7">
      <w:pPr>
        <w:rPr>
          <w:noProof/>
          <w:lang w:eastAsia="ko-KR"/>
        </w:rPr>
      </w:pPr>
      <w:r w:rsidRPr="00B41BB7">
        <w:rPr>
          <w:noProof/>
          <w:lang w:eastAsia="ko-KR"/>
        </w:rPr>
        <w:t>Only PUCCH resources on a BWP which is active at the time of SR transmission occasion are considered valid.</w:t>
      </w:r>
    </w:p>
    <w:p w14:paraId="6FEB172F" w14:textId="77777777" w:rsidR="00B41BB7" w:rsidRPr="00B41BB7" w:rsidRDefault="00B41BB7" w:rsidP="00B41BB7">
      <w:pPr>
        <w:rPr>
          <w:noProof/>
        </w:rPr>
      </w:pPr>
      <w:r w:rsidRPr="00B41BB7">
        <w:rPr>
          <w:noProof/>
          <w:lang w:eastAsia="ko-KR"/>
        </w:rPr>
        <w:t>A</w:t>
      </w:r>
      <w:r w:rsidRPr="00B41BB7">
        <w:rPr>
          <w:noProof/>
        </w:rPr>
        <w:t xml:space="preserve">s long as </w:t>
      </w:r>
      <w:r w:rsidRPr="00B41BB7">
        <w:rPr>
          <w:noProof/>
          <w:lang w:eastAsia="ko-KR"/>
        </w:rPr>
        <w:t xml:space="preserve">at least </w:t>
      </w:r>
      <w:r w:rsidRPr="00B41BB7">
        <w:rPr>
          <w:noProof/>
        </w:rPr>
        <w:t>one SR is pending, the MAC entity shall for each pending SR:</w:t>
      </w:r>
    </w:p>
    <w:p w14:paraId="28E564DB" w14:textId="77777777" w:rsidR="00B41BB7" w:rsidRPr="00B41BB7" w:rsidRDefault="00B41BB7" w:rsidP="00B41BB7">
      <w:pPr>
        <w:ind w:left="568" w:hanging="284"/>
        <w:rPr>
          <w:noProof/>
          <w:lang w:eastAsia="ko-KR"/>
        </w:rPr>
      </w:pPr>
      <w:r w:rsidRPr="00B41BB7">
        <w:rPr>
          <w:noProof/>
          <w:lang w:eastAsia="ko-KR"/>
        </w:rPr>
        <w:t>1&gt;</w:t>
      </w:r>
      <w:r w:rsidRPr="00B41BB7">
        <w:rPr>
          <w:noProof/>
        </w:rPr>
        <w:tab/>
        <w:t xml:space="preserve">if the MAC entity has no valid PUCCH resource </w:t>
      </w:r>
      <w:r w:rsidRPr="00B41BB7">
        <w:rPr>
          <w:noProof/>
          <w:lang w:eastAsia="ko-KR"/>
        </w:rPr>
        <w:t xml:space="preserve">configured </w:t>
      </w:r>
      <w:r w:rsidRPr="00B41BB7">
        <w:rPr>
          <w:noProof/>
        </w:rPr>
        <w:t>for the pending SR</w:t>
      </w:r>
      <w:r w:rsidRPr="00B41BB7">
        <w:rPr>
          <w:noProof/>
          <w:lang w:eastAsia="ko-KR"/>
        </w:rPr>
        <w:t>:</w:t>
      </w:r>
    </w:p>
    <w:p w14:paraId="035AE5ED" w14:textId="77777777" w:rsidR="00B41BB7" w:rsidRPr="00B41BB7" w:rsidRDefault="00B41BB7" w:rsidP="00B41BB7">
      <w:pPr>
        <w:ind w:left="851" w:hanging="284"/>
        <w:rPr>
          <w:noProof/>
        </w:rPr>
      </w:pPr>
      <w:r w:rsidRPr="00B41BB7">
        <w:rPr>
          <w:noProof/>
          <w:lang w:eastAsia="ko-KR"/>
        </w:rPr>
        <w:t>2&gt;</w:t>
      </w:r>
      <w:r w:rsidRPr="00B41BB7">
        <w:rPr>
          <w:noProof/>
          <w:lang w:eastAsia="ko-KR"/>
        </w:rPr>
        <w:tab/>
      </w:r>
      <w:r w:rsidRPr="00B41BB7">
        <w:rPr>
          <w:noProof/>
        </w:rPr>
        <w:t xml:space="preserve">initiate a Random Access procedure (see clause 5.1) on the SpCell and cancel </w:t>
      </w:r>
      <w:r w:rsidRPr="00B41BB7">
        <w:rPr>
          <w:noProof/>
          <w:lang w:eastAsia="ko-KR"/>
        </w:rPr>
        <w:t xml:space="preserve">the </w:t>
      </w:r>
      <w:r w:rsidRPr="00B41BB7">
        <w:rPr>
          <w:noProof/>
        </w:rPr>
        <w:t>pending SR.</w:t>
      </w:r>
    </w:p>
    <w:p w14:paraId="513369B2" w14:textId="77777777" w:rsidR="00B41BB7" w:rsidRPr="00B41BB7" w:rsidRDefault="00B41BB7" w:rsidP="00B41BB7">
      <w:pPr>
        <w:ind w:left="568" w:hanging="284"/>
        <w:rPr>
          <w:noProof/>
          <w:lang w:eastAsia="ko-KR"/>
        </w:rPr>
      </w:pPr>
      <w:r w:rsidRPr="00B41BB7">
        <w:rPr>
          <w:noProof/>
          <w:lang w:eastAsia="ko-KR"/>
        </w:rPr>
        <w:t>1&gt;</w:t>
      </w:r>
      <w:r w:rsidRPr="00B41BB7">
        <w:rPr>
          <w:noProof/>
        </w:rPr>
        <w:tab/>
        <w:t>else</w:t>
      </w:r>
      <w:r w:rsidRPr="00B41BB7">
        <w:rPr>
          <w:noProof/>
          <w:lang w:eastAsia="ko-KR"/>
        </w:rPr>
        <w:t>,</w:t>
      </w:r>
      <w:r w:rsidRPr="00B41BB7">
        <w:rPr>
          <w:noProof/>
        </w:rPr>
        <w:t xml:space="preserve"> </w:t>
      </w:r>
      <w:r w:rsidRPr="00B41BB7">
        <w:rPr>
          <w:noProof/>
          <w:lang w:eastAsia="ko-KR"/>
        </w:rPr>
        <w:t>for the SR configuration corresponding to the pending SR:</w:t>
      </w:r>
    </w:p>
    <w:p w14:paraId="3C6ABF23" w14:textId="77777777" w:rsidR="00B41BB7" w:rsidRPr="00B41BB7" w:rsidRDefault="00B41BB7" w:rsidP="00B41BB7">
      <w:pPr>
        <w:ind w:left="851" w:hanging="284"/>
        <w:rPr>
          <w:noProof/>
          <w:lang w:eastAsia="ko-KR"/>
        </w:rPr>
      </w:pPr>
      <w:r w:rsidRPr="00B41BB7">
        <w:rPr>
          <w:noProof/>
          <w:lang w:eastAsia="ko-KR"/>
        </w:rPr>
        <w:t>2&gt;</w:t>
      </w:r>
      <w:r w:rsidRPr="00B41BB7">
        <w:rPr>
          <w:noProof/>
          <w:lang w:eastAsia="ko-KR"/>
        </w:rPr>
        <w:tab/>
        <w:t>when</w:t>
      </w:r>
      <w:r w:rsidRPr="00B41BB7">
        <w:rPr>
          <w:noProof/>
        </w:rPr>
        <w:t xml:space="preserve"> the MAC entity has </w:t>
      </w:r>
      <w:r w:rsidRPr="00B41BB7">
        <w:rPr>
          <w:noProof/>
          <w:lang w:eastAsia="ko-KR"/>
        </w:rPr>
        <w:t>an SR transmission occasion on the</w:t>
      </w:r>
      <w:r w:rsidRPr="00B41BB7">
        <w:rPr>
          <w:noProof/>
        </w:rPr>
        <w:t xml:space="preserve"> valid PUCCH resource for SR configured</w:t>
      </w:r>
      <w:r w:rsidRPr="00B41BB7">
        <w:rPr>
          <w:noProof/>
          <w:lang w:eastAsia="ko-KR"/>
        </w:rPr>
        <w:t>;</w:t>
      </w:r>
      <w:r w:rsidRPr="00B41BB7">
        <w:rPr>
          <w:noProof/>
        </w:rPr>
        <w:t xml:space="preserve"> and</w:t>
      </w:r>
    </w:p>
    <w:p w14:paraId="663363A6" w14:textId="77777777" w:rsidR="00B41BB7" w:rsidRPr="00B41BB7" w:rsidRDefault="00B41BB7" w:rsidP="00B41BB7">
      <w:pPr>
        <w:ind w:left="851" w:hanging="284"/>
        <w:rPr>
          <w:noProof/>
          <w:lang w:eastAsia="ko-KR"/>
        </w:rPr>
      </w:pPr>
      <w:r w:rsidRPr="00B41BB7">
        <w:rPr>
          <w:noProof/>
          <w:lang w:eastAsia="ko-KR"/>
        </w:rPr>
        <w:t>2&gt;</w:t>
      </w:r>
      <w:r w:rsidRPr="00B41BB7">
        <w:rPr>
          <w:noProof/>
          <w:lang w:eastAsia="ko-KR"/>
        </w:rPr>
        <w:tab/>
      </w:r>
      <w:r w:rsidRPr="00B41BB7">
        <w:rPr>
          <w:noProof/>
        </w:rPr>
        <w:t xml:space="preserve">if </w:t>
      </w:r>
      <w:r w:rsidRPr="00B41BB7">
        <w:rPr>
          <w:i/>
          <w:noProof/>
        </w:rPr>
        <w:t>sr-ProhibitTimer</w:t>
      </w:r>
      <w:r w:rsidRPr="00B41BB7">
        <w:rPr>
          <w:noProof/>
        </w:rPr>
        <w:t xml:space="preserve"> is not running</w:t>
      </w:r>
      <w:r w:rsidRPr="00B41BB7">
        <w:rPr>
          <w:noProof/>
          <w:lang w:eastAsia="ko-KR"/>
        </w:rPr>
        <w:t xml:space="preserve"> at the time of the SR transmission occasion; and</w:t>
      </w:r>
    </w:p>
    <w:p w14:paraId="5C82D183" w14:textId="77777777" w:rsidR="00B41BB7" w:rsidRPr="00B41BB7" w:rsidRDefault="00B41BB7" w:rsidP="00B41BB7">
      <w:pPr>
        <w:ind w:left="851" w:hanging="284"/>
        <w:rPr>
          <w:noProof/>
        </w:rPr>
      </w:pPr>
      <w:r w:rsidRPr="00B41BB7">
        <w:rPr>
          <w:noProof/>
        </w:rPr>
        <w:t>2&gt;</w:t>
      </w:r>
      <w:r w:rsidRPr="00B41BB7">
        <w:rPr>
          <w:noProof/>
          <w:lang w:eastAsia="ko-KR"/>
        </w:rPr>
        <w:tab/>
      </w:r>
      <w:r w:rsidRPr="00B41BB7">
        <w:rPr>
          <w:noProof/>
        </w:rPr>
        <w:t>if the PUCCH resource for the SR transmission occasion does not overlap with a measurement gap:</w:t>
      </w:r>
    </w:p>
    <w:p w14:paraId="21AC723F" w14:textId="77777777" w:rsidR="00B41BB7" w:rsidRPr="00B41BB7" w:rsidRDefault="00B41BB7" w:rsidP="00B41BB7">
      <w:pPr>
        <w:ind w:left="1135" w:hanging="284"/>
        <w:rPr>
          <w:noProof/>
        </w:rPr>
      </w:pPr>
      <w:r w:rsidRPr="00B41BB7">
        <w:rPr>
          <w:noProof/>
        </w:rPr>
        <w:t>3&gt;</w:t>
      </w:r>
      <w:r w:rsidRPr="00B41BB7">
        <w:rPr>
          <w:noProof/>
          <w:lang w:eastAsia="ko-KR"/>
        </w:rPr>
        <w:tab/>
      </w:r>
      <w:r w:rsidRPr="00B41BB7">
        <w:rPr>
          <w:noProof/>
        </w:rPr>
        <w:t>if the PUCCH resource for the SR transmission occasion overlaps with neither a UL-SCH resource nor an SL-SCH resource; or</w:t>
      </w:r>
    </w:p>
    <w:p w14:paraId="6FA7A4B0" w14:textId="77777777" w:rsidR="00B41BB7" w:rsidRPr="00B41BB7" w:rsidRDefault="00B41BB7" w:rsidP="00B41BB7">
      <w:pPr>
        <w:ind w:left="1135" w:hanging="284"/>
        <w:rPr>
          <w:noProof/>
        </w:rPr>
      </w:pPr>
      <w:r w:rsidRPr="00B41BB7">
        <w:rPr>
          <w:noProof/>
          <w:lang w:eastAsia="ko-KR"/>
        </w:rPr>
        <w:t>3&gt;</w:t>
      </w:r>
      <w:r w:rsidRPr="00B41BB7">
        <w:rPr>
          <w:noProof/>
          <w:lang w:eastAsia="ko-KR"/>
        </w:rPr>
        <w:tab/>
        <w:t xml:space="preserve">if the MAC entity is configured with </w:t>
      </w:r>
      <w:r w:rsidRPr="00B41BB7">
        <w:rPr>
          <w:i/>
          <w:noProof/>
          <w:lang w:eastAsia="ko-KR"/>
        </w:rPr>
        <w:t>lch-basedPrioritization</w:t>
      </w:r>
      <w:r w:rsidRPr="00B41BB7">
        <w:rPr>
          <w:noProof/>
          <w:lang w:eastAsia="ko-KR"/>
        </w:rPr>
        <w:t>, and the PUCCH resource for the SR transmission occasion overlaps with any UL-SCH resource(s), and the priority of the logical channel that triggered SR is higher than the priority of the uplink grant(s) for any UL-SCH resource(s) where the priority of the uplink grant is determined as specified in clause 5.4.1; or</w:t>
      </w:r>
    </w:p>
    <w:p w14:paraId="0D65F0EC" w14:textId="77777777" w:rsidR="00B41BB7" w:rsidRPr="00B41BB7" w:rsidRDefault="00B41BB7" w:rsidP="00B41BB7">
      <w:pPr>
        <w:ind w:left="1135" w:hanging="284"/>
        <w:rPr>
          <w:noProof/>
        </w:rPr>
      </w:pPr>
      <w:r w:rsidRPr="00B41BB7">
        <w:rPr>
          <w:noProof/>
        </w:rPr>
        <w:t>3&gt;</w:t>
      </w:r>
      <w:r w:rsidRPr="00B41BB7">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 or the priority value of the logical channel that triggered SR is lower than </w:t>
      </w:r>
      <w:r w:rsidRPr="00B41BB7">
        <w:rPr>
          <w:i/>
        </w:rPr>
        <w:t>ul-Prioritizationthres</w:t>
      </w:r>
      <w:r w:rsidRPr="00B41BB7">
        <w:t>, if configured</w:t>
      </w:r>
      <w:r w:rsidRPr="00B41BB7">
        <w:rPr>
          <w:noProof/>
        </w:rPr>
        <w:t>; or</w:t>
      </w:r>
    </w:p>
    <w:p w14:paraId="1AD84050" w14:textId="77777777" w:rsidR="00B41BB7" w:rsidRPr="00B41BB7" w:rsidRDefault="00B41BB7" w:rsidP="00B41BB7">
      <w:pPr>
        <w:ind w:left="1135" w:hanging="284"/>
        <w:rPr>
          <w:noProof/>
        </w:rPr>
      </w:pPr>
      <w:r w:rsidRPr="00B41BB7">
        <w:rPr>
          <w:noProof/>
        </w:rPr>
        <w:t>3&gt;</w:t>
      </w:r>
      <w:r w:rsidRPr="00B41BB7">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 for the SL-SCH resource:</w:t>
      </w:r>
    </w:p>
    <w:p w14:paraId="752807D7" w14:textId="77777777" w:rsidR="00B41BB7" w:rsidRPr="00B41BB7" w:rsidRDefault="00B41BB7" w:rsidP="00B41BB7">
      <w:pPr>
        <w:ind w:left="1418" w:hanging="284"/>
        <w:rPr>
          <w:noProof/>
          <w:lang w:eastAsia="ko-KR"/>
        </w:rPr>
      </w:pPr>
      <w:bookmarkStart w:id="28" w:name="_Hlk36893044"/>
      <w:r w:rsidRPr="00B41BB7">
        <w:rPr>
          <w:lang w:eastAsia="ko-KR"/>
        </w:rPr>
        <w:t>4&gt;</w:t>
      </w:r>
      <w:r w:rsidRPr="00B41BB7">
        <w:rPr>
          <w:lang w:eastAsia="ko-KR"/>
        </w:rPr>
        <w:tab/>
      </w:r>
      <w:r w:rsidRPr="00B41BB7">
        <w:rPr>
          <w:rFonts w:eastAsia="Malgun Gothic"/>
          <w:lang w:eastAsia="ko-KR"/>
        </w:rPr>
        <w:t>the other overlapping uplink grant(s), if any, is a de-prioritized uplink grant;</w:t>
      </w:r>
    </w:p>
    <w:bookmarkEnd w:id="28"/>
    <w:p w14:paraId="1BC1A796" w14:textId="77777777" w:rsidR="00B41BB7" w:rsidRPr="00B41BB7" w:rsidRDefault="00B41BB7" w:rsidP="00B41BB7">
      <w:pPr>
        <w:ind w:left="1418" w:hanging="284"/>
        <w:rPr>
          <w:noProof/>
        </w:rPr>
      </w:pPr>
      <w:r w:rsidRPr="00B41BB7">
        <w:rPr>
          <w:noProof/>
          <w:lang w:eastAsia="ko-KR"/>
        </w:rPr>
        <w:t>4&gt;</w:t>
      </w:r>
      <w:r w:rsidRPr="00B41BB7">
        <w:rPr>
          <w:noProof/>
        </w:rPr>
        <w:tab/>
        <w:t xml:space="preserve">if SR_COUNTER &lt; </w:t>
      </w:r>
      <w:r w:rsidRPr="00B41BB7">
        <w:rPr>
          <w:lang w:eastAsia="ko-KR"/>
        </w:rPr>
        <w:t>sr-TransMax</w:t>
      </w:r>
      <w:r w:rsidRPr="00B41BB7">
        <w:rPr>
          <w:noProof/>
        </w:rPr>
        <w:t>:</w:t>
      </w:r>
    </w:p>
    <w:p w14:paraId="6F46EF4B" w14:textId="77777777" w:rsidR="00B41BB7" w:rsidRPr="00B41BB7" w:rsidRDefault="00B41BB7" w:rsidP="00B41BB7">
      <w:pPr>
        <w:ind w:left="1702" w:hanging="284"/>
        <w:rPr>
          <w:noProof/>
        </w:rPr>
      </w:pPr>
      <w:r w:rsidRPr="00B41BB7">
        <w:rPr>
          <w:noProof/>
          <w:lang w:eastAsia="ko-KR"/>
        </w:rPr>
        <w:t>5&gt;</w:t>
      </w:r>
      <w:r w:rsidRPr="00B41BB7">
        <w:rPr>
          <w:noProof/>
        </w:rPr>
        <w:tab/>
        <w:t>instruct the physical layer to signal the SR on one valid PUCCH resource for SR;</w:t>
      </w:r>
    </w:p>
    <w:p w14:paraId="0F570D3B" w14:textId="77777777" w:rsidR="00B41BB7" w:rsidRPr="00B41BB7" w:rsidRDefault="00B41BB7" w:rsidP="00B41BB7">
      <w:pPr>
        <w:ind w:left="1702" w:hanging="284"/>
        <w:rPr>
          <w:noProof/>
        </w:rPr>
      </w:pPr>
      <w:r w:rsidRPr="00B41BB7">
        <w:rPr>
          <w:noProof/>
          <w:lang w:eastAsia="ko-KR"/>
        </w:rPr>
        <w:t>5&gt;</w:t>
      </w:r>
      <w:r w:rsidRPr="00B41BB7">
        <w:rPr>
          <w:noProof/>
        </w:rPr>
        <w:tab/>
        <w:t>if LBT failure indication is not received from lower layers:</w:t>
      </w:r>
    </w:p>
    <w:p w14:paraId="19A34303" w14:textId="77777777" w:rsidR="00B41BB7" w:rsidRPr="00B41BB7" w:rsidRDefault="00B41BB7" w:rsidP="00B41BB7">
      <w:pPr>
        <w:ind w:left="1702" w:hanging="284"/>
        <w:rPr>
          <w:noProof/>
        </w:rPr>
      </w:pPr>
      <w:r w:rsidRPr="00B41BB7">
        <w:rPr>
          <w:noProof/>
          <w:lang w:eastAsia="ko-KR"/>
        </w:rPr>
        <w:t>5&gt;</w:t>
      </w:r>
      <w:r w:rsidRPr="00B41BB7">
        <w:rPr>
          <w:noProof/>
        </w:rPr>
        <w:tab/>
        <w:t xml:space="preserve">increment </w:t>
      </w:r>
      <w:r w:rsidRPr="00B41BB7">
        <w:rPr>
          <w:i/>
          <w:noProof/>
        </w:rPr>
        <w:t>SR_COUNTER</w:t>
      </w:r>
      <w:r w:rsidRPr="00B41BB7">
        <w:rPr>
          <w:noProof/>
        </w:rPr>
        <w:t xml:space="preserve"> by 1;</w:t>
      </w:r>
    </w:p>
    <w:p w14:paraId="274E94DF" w14:textId="77777777" w:rsidR="00B41BB7" w:rsidRPr="00B41BB7" w:rsidRDefault="00B41BB7" w:rsidP="00B41BB7">
      <w:pPr>
        <w:ind w:left="1985" w:hanging="284"/>
        <w:rPr>
          <w:noProof/>
        </w:rPr>
      </w:pPr>
      <w:r w:rsidRPr="00B41BB7">
        <w:rPr>
          <w:noProof/>
          <w:lang w:eastAsia="ko-KR"/>
        </w:rPr>
        <w:t>6&gt;</w:t>
      </w:r>
      <w:r w:rsidRPr="00B41BB7">
        <w:rPr>
          <w:noProof/>
        </w:rPr>
        <w:tab/>
        <w:t xml:space="preserve">start the </w:t>
      </w:r>
      <w:r w:rsidRPr="00B41BB7">
        <w:rPr>
          <w:i/>
          <w:noProof/>
        </w:rPr>
        <w:t>sr-ProhibitTimer</w:t>
      </w:r>
      <w:r w:rsidRPr="00B41BB7">
        <w:rPr>
          <w:noProof/>
        </w:rPr>
        <w:t>.</w:t>
      </w:r>
    </w:p>
    <w:p w14:paraId="0CB1ED21" w14:textId="77777777" w:rsidR="00B41BB7" w:rsidRPr="00B41BB7" w:rsidRDefault="00B41BB7" w:rsidP="00B41BB7">
      <w:pPr>
        <w:ind w:left="1418" w:hanging="284"/>
        <w:rPr>
          <w:noProof/>
        </w:rPr>
      </w:pPr>
      <w:r w:rsidRPr="00B41BB7">
        <w:rPr>
          <w:noProof/>
          <w:lang w:eastAsia="ko-KR"/>
        </w:rPr>
        <w:t>4&gt;</w:t>
      </w:r>
      <w:r w:rsidRPr="00B41BB7">
        <w:rPr>
          <w:noProof/>
        </w:rPr>
        <w:tab/>
        <w:t>else:</w:t>
      </w:r>
    </w:p>
    <w:p w14:paraId="20E2D4B8" w14:textId="77777777" w:rsidR="00B41BB7" w:rsidRPr="00B41BB7" w:rsidRDefault="00B41BB7" w:rsidP="00B41BB7">
      <w:pPr>
        <w:ind w:left="1702" w:hanging="284"/>
        <w:rPr>
          <w:noProof/>
        </w:rPr>
      </w:pPr>
      <w:r w:rsidRPr="00B41BB7">
        <w:rPr>
          <w:noProof/>
          <w:lang w:eastAsia="ko-KR"/>
        </w:rPr>
        <w:t>5&gt;</w:t>
      </w:r>
      <w:r w:rsidRPr="00B41BB7">
        <w:rPr>
          <w:noProof/>
        </w:rPr>
        <w:tab/>
        <w:t>notify RRC to release PUCCH for all Serving Cells;</w:t>
      </w:r>
    </w:p>
    <w:p w14:paraId="3907667E" w14:textId="77777777" w:rsidR="00B41BB7" w:rsidRPr="00B41BB7" w:rsidRDefault="00B41BB7" w:rsidP="00B41BB7">
      <w:pPr>
        <w:ind w:left="1702" w:hanging="284"/>
        <w:rPr>
          <w:noProof/>
        </w:rPr>
      </w:pPr>
      <w:r w:rsidRPr="00B41BB7">
        <w:rPr>
          <w:noProof/>
          <w:lang w:eastAsia="ko-KR"/>
        </w:rPr>
        <w:t>5&gt;</w:t>
      </w:r>
      <w:r w:rsidRPr="00B41BB7">
        <w:rPr>
          <w:noProof/>
        </w:rPr>
        <w:tab/>
        <w:t>notify RRC to release SRS for all Serving Cells;</w:t>
      </w:r>
    </w:p>
    <w:p w14:paraId="6BF3CCD5" w14:textId="77777777" w:rsidR="00B41BB7" w:rsidRPr="00B41BB7" w:rsidRDefault="00B41BB7" w:rsidP="00B41BB7">
      <w:pPr>
        <w:ind w:left="1702" w:hanging="284"/>
        <w:rPr>
          <w:noProof/>
        </w:rPr>
      </w:pPr>
      <w:r w:rsidRPr="00B41BB7">
        <w:rPr>
          <w:noProof/>
          <w:lang w:eastAsia="ko-KR"/>
        </w:rPr>
        <w:t>5&gt;</w:t>
      </w:r>
      <w:r w:rsidRPr="00B41BB7">
        <w:rPr>
          <w:noProof/>
        </w:rPr>
        <w:tab/>
      </w:r>
      <w:r w:rsidRPr="00B41BB7">
        <w:rPr>
          <w:noProof/>
          <w:lang w:eastAsia="ko-KR"/>
        </w:rPr>
        <w:t>clear</w:t>
      </w:r>
      <w:r w:rsidRPr="00B41BB7">
        <w:rPr>
          <w:noProof/>
        </w:rPr>
        <w:t xml:space="preserve"> any configured downlink assignments and uplink grants;</w:t>
      </w:r>
    </w:p>
    <w:p w14:paraId="0305F826" w14:textId="77777777" w:rsidR="00B41BB7" w:rsidRPr="00B41BB7" w:rsidRDefault="00B41BB7" w:rsidP="00B41BB7">
      <w:pPr>
        <w:ind w:left="1702" w:hanging="284"/>
        <w:rPr>
          <w:noProof/>
        </w:rPr>
      </w:pPr>
      <w:r w:rsidRPr="00B41BB7">
        <w:rPr>
          <w:noProof/>
          <w:lang w:eastAsia="ko-KR"/>
        </w:rPr>
        <w:t>5&gt;</w:t>
      </w:r>
      <w:r w:rsidRPr="00B41BB7">
        <w:rPr>
          <w:noProof/>
        </w:rPr>
        <w:tab/>
      </w:r>
      <w:r w:rsidRPr="00B41BB7">
        <w:rPr>
          <w:noProof/>
          <w:lang w:eastAsia="ko-KR"/>
        </w:rPr>
        <w:t>clear</w:t>
      </w:r>
      <w:r w:rsidRPr="00B41BB7">
        <w:rPr>
          <w:noProof/>
        </w:rPr>
        <w:t xml:space="preserve"> any </w:t>
      </w:r>
      <w:r w:rsidRPr="00B41BB7">
        <w:t>PUSCH resources for semi-persistent CSI reporting</w:t>
      </w:r>
      <w:r w:rsidRPr="00B41BB7">
        <w:rPr>
          <w:noProof/>
        </w:rPr>
        <w:t>;</w:t>
      </w:r>
    </w:p>
    <w:p w14:paraId="170D8B85" w14:textId="77777777" w:rsidR="00B41BB7" w:rsidRPr="00B41BB7" w:rsidRDefault="00B41BB7" w:rsidP="00B41BB7">
      <w:pPr>
        <w:ind w:left="1702" w:hanging="284"/>
        <w:rPr>
          <w:noProof/>
        </w:rPr>
      </w:pPr>
      <w:r w:rsidRPr="00B41BB7">
        <w:rPr>
          <w:noProof/>
          <w:lang w:eastAsia="ko-KR"/>
        </w:rPr>
        <w:t>5&gt;</w:t>
      </w:r>
      <w:r w:rsidRPr="00B41BB7">
        <w:rPr>
          <w:noProof/>
        </w:rPr>
        <w:tab/>
        <w:t>initiate a Random Access procedure (see clause 5.1) on the SpCell and cancel all pending SRs.</w:t>
      </w:r>
    </w:p>
    <w:p w14:paraId="7DAE2C41" w14:textId="77777777" w:rsidR="00B41BB7" w:rsidRPr="00B41BB7" w:rsidRDefault="00B41BB7" w:rsidP="00B41BB7">
      <w:pPr>
        <w:keepLines/>
        <w:ind w:left="1135" w:hanging="851"/>
        <w:rPr>
          <w:noProof/>
        </w:rPr>
      </w:pPr>
      <w:r w:rsidRPr="00B41BB7">
        <w:rPr>
          <w:noProof/>
        </w:rPr>
        <w:lastRenderedPageBreak/>
        <w:t>NOTE 1:</w:t>
      </w:r>
      <w:r w:rsidRPr="00B41BB7">
        <w:rPr>
          <w:noProof/>
        </w:rPr>
        <w:tab/>
      </w:r>
      <w:r w:rsidRPr="00B41BB7">
        <w:rPr>
          <w:rFonts w:eastAsia="Malgun Gothic"/>
          <w:noProof/>
        </w:rPr>
        <w:t xml:space="preserve">Except for SR for SCell beam failure recovery, </w:t>
      </w:r>
      <w:r w:rsidRPr="00B41BB7">
        <w:rPr>
          <w:noProof/>
        </w:rPr>
        <w:t xml:space="preserve">the selection of which valid PUCCH resource for SR to signal SR on when the MAC entity has more than one </w:t>
      </w:r>
      <w:r w:rsidRPr="00B41BB7">
        <w:rPr>
          <w:noProof/>
          <w:lang w:eastAsia="ko-KR"/>
        </w:rPr>
        <w:t xml:space="preserve">overlapping </w:t>
      </w:r>
      <w:r w:rsidRPr="00B41BB7">
        <w:rPr>
          <w:noProof/>
        </w:rPr>
        <w:t xml:space="preserve">valid PUCCH resource for </w:t>
      </w:r>
      <w:r w:rsidRPr="00B41BB7">
        <w:rPr>
          <w:noProof/>
          <w:lang w:eastAsia="ko-KR"/>
        </w:rPr>
        <w:t xml:space="preserve">the </w:t>
      </w:r>
      <w:r w:rsidRPr="00B41BB7">
        <w:rPr>
          <w:noProof/>
        </w:rPr>
        <w:t xml:space="preserve">SR </w:t>
      </w:r>
      <w:r w:rsidRPr="00B41BB7">
        <w:rPr>
          <w:noProof/>
          <w:lang w:eastAsia="ko-KR"/>
        </w:rPr>
        <w:t xml:space="preserve">transmission occasion </w:t>
      </w:r>
      <w:r w:rsidRPr="00B41BB7">
        <w:rPr>
          <w:noProof/>
        </w:rPr>
        <w:t>is left to UE implementation.</w:t>
      </w:r>
    </w:p>
    <w:p w14:paraId="1DE4C0A3" w14:textId="77777777" w:rsidR="00B41BB7" w:rsidRPr="00B41BB7" w:rsidRDefault="00B41BB7" w:rsidP="00B41BB7">
      <w:pPr>
        <w:keepLines/>
        <w:ind w:left="1135" w:hanging="851"/>
        <w:rPr>
          <w:noProof/>
        </w:rPr>
      </w:pPr>
      <w:r w:rsidRPr="00B41BB7">
        <w:rPr>
          <w:noProof/>
        </w:rPr>
        <w:t>NOTE 2:</w:t>
      </w:r>
      <w:r w:rsidRPr="00B41BB7">
        <w:rPr>
          <w:noProof/>
        </w:rPr>
        <w:tab/>
        <w:t>If more than one individual SR triggers an instruction from the MAC entity to the PHY layer to signal the SR on the same valid PUCCH resource, the SR_COUNTER for the relevant SR configuration is incremented only once.</w:t>
      </w:r>
    </w:p>
    <w:p w14:paraId="6BBEECFA" w14:textId="77777777" w:rsidR="00B41BB7" w:rsidRPr="00B41BB7" w:rsidRDefault="00B41BB7" w:rsidP="00B41BB7">
      <w:pPr>
        <w:keepLines/>
        <w:ind w:left="1135" w:hanging="851"/>
        <w:rPr>
          <w:noProof/>
        </w:rPr>
      </w:pPr>
      <w:r w:rsidRPr="00B41BB7">
        <w:rPr>
          <w:noProof/>
        </w:rPr>
        <w:t>NOTE 3:</w:t>
      </w:r>
      <w:r w:rsidRPr="00B41BB7">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169622C4" w14:textId="77777777" w:rsidR="00B41BB7" w:rsidRPr="00B41BB7" w:rsidRDefault="00B41BB7" w:rsidP="00B41BB7">
      <w:pPr>
        <w:keepLines/>
        <w:ind w:left="1135" w:hanging="851"/>
        <w:rPr>
          <w:lang w:eastAsia="ko-KR"/>
        </w:rPr>
      </w:pPr>
      <w:r w:rsidRPr="00B41BB7">
        <w:rPr>
          <w:lang w:eastAsia="ko-KR"/>
        </w:rPr>
        <w:t>NOTE 4:</w:t>
      </w:r>
      <w:r w:rsidRPr="00B41BB7">
        <w:rPr>
          <w:lang w:eastAsia="ko-KR"/>
        </w:rPr>
        <w:tab/>
        <w:t>For a UE operating in a semi-static channel access mode as described in TS 37.213 [18], PUCCH resources overlapping with the idle time of a fixed frame period are not considered valid.</w:t>
      </w:r>
    </w:p>
    <w:p w14:paraId="18C07B11" w14:textId="77777777" w:rsidR="00B41BB7" w:rsidRPr="00B41BB7" w:rsidRDefault="00B41BB7" w:rsidP="00B41BB7">
      <w:pPr>
        <w:rPr>
          <w:noProof/>
        </w:rPr>
      </w:pPr>
      <w:r w:rsidRPr="00B41BB7">
        <w:rPr>
          <w:noProof/>
        </w:rPr>
        <w:t xml:space="preserve">The MAC entity may stop, if any, ongoing Random Access procedure due to a pending SR for BSR which has no valid PUCCH resources configured, which was initiated by MAC entity prior to the MAC PDU assembly. </w:t>
      </w:r>
      <w:r w:rsidRPr="00B41BB7">
        <w:rPr>
          <w:rFonts w:eastAsia="Malgun Gothic"/>
        </w:rPr>
        <w:t xml:space="preserve">The ongoing </w:t>
      </w:r>
      <w:r w:rsidRPr="00B41BB7">
        <w:rPr>
          <w:noProof/>
        </w:rPr>
        <w:t>Random Access procedure may be stop</w:t>
      </w:r>
      <w:r w:rsidRPr="00B41BB7">
        <w:rPr>
          <w:noProof/>
          <w:lang w:eastAsia="ko-KR"/>
        </w:rPr>
        <w:t>p</w:t>
      </w:r>
      <w:r w:rsidRPr="00B41BB7">
        <w:rPr>
          <w:noProof/>
        </w:rPr>
        <w:t xml:space="preserve">ed when the MAC PDU is transmitted, regardless of LBT failure indication from lower layers, using a UL grant other than a UL grant provided by Random Access Response or a UL grant determined </w:t>
      </w:r>
      <w:r w:rsidRPr="00B41BB7">
        <w:rPr>
          <w:lang w:eastAsia="ko-KR"/>
        </w:rPr>
        <w:t>as specified in clause 5.1.2a for the transmission of the MSGA payload</w:t>
      </w:r>
      <w:r w:rsidRPr="00B41BB7">
        <w:rPr>
          <w:noProof/>
          <w:lang w:eastAsia="ko-KR"/>
        </w:rPr>
        <w:t>,</w:t>
      </w:r>
      <w:r w:rsidRPr="00B41BB7">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sidRPr="00B41BB7">
        <w:rPr>
          <w:rFonts w:eastAsia="Malgun Gothic"/>
        </w:rPr>
        <w:t xml:space="preserve">he ongoing Random Access procedure due to a pending SR for BFR of an SCell may be stopped when the MAC PDU is transmitted using a UL grant other than a UL grant provided by Random Access Response and this PDU contains an SCell BFR MAC CE </w:t>
      </w:r>
      <w:r w:rsidRPr="00B41BB7">
        <w:rPr>
          <w:rFonts w:eastAsia="Malgun Gothic"/>
          <w:lang w:eastAsia="ko-KR"/>
        </w:rPr>
        <w:t xml:space="preserve">or truncated SCell BFR MAC CE </w:t>
      </w:r>
      <w:r w:rsidRPr="00B41BB7">
        <w:rPr>
          <w:rFonts w:eastAsia="Malgun Gothic"/>
        </w:rPr>
        <w:t>which includes beam failure recovery information of that SCell.</w:t>
      </w:r>
    </w:p>
    <w:p w14:paraId="2B3E080E" w14:textId="77777777" w:rsidR="00B41BB7" w:rsidRPr="00B41BB7" w:rsidRDefault="00B41BB7" w:rsidP="00B41BB7">
      <w:pPr>
        <w:keepLines/>
        <w:ind w:left="1135" w:hanging="851"/>
        <w:rPr>
          <w:noProof/>
          <w:color w:val="FF0000"/>
          <w:lang w:eastAsia="ko-KR"/>
        </w:rPr>
      </w:pPr>
      <w:r w:rsidRPr="00B41BB7">
        <w:rPr>
          <w:noProof/>
          <w:color w:val="FF0000"/>
        </w:rPr>
        <w:t>Editor's Note: It is FFS how Random Access procedures started due to consistent LBT failures are cancelled.</w:t>
      </w:r>
    </w:p>
    <w:p w14:paraId="5B7D71EE" w14:textId="77777777" w:rsidR="00B41BB7" w:rsidRDefault="00B41BB7" w:rsidP="00B41BB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DFE23A9" w14:textId="77777777" w:rsidR="00B41BB7" w:rsidRDefault="00B41BB7" w:rsidP="0084376C">
      <w:pPr>
        <w:keepNext/>
        <w:keepLines/>
        <w:spacing w:before="120"/>
        <w:ind w:left="1134" w:hanging="1134"/>
        <w:outlineLvl w:val="2"/>
        <w:rPr>
          <w:rFonts w:ascii="Arial" w:hAnsi="Arial"/>
          <w:sz w:val="28"/>
          <w:lang w:eastAsia="ko-KR"/>
        </w:rPr>
      </w:pPr>
    </w:p>
    <w:p w14:paraId="0848F2A1" w14:textId="77777777" w:rsidR="0084376C" w:rsidRPr="0084376C" w:rsidRDefault="0084376C" w:rsidP="0084376C">
      <w:pPr>
        <w:keepNext/>
        <w:keepLines/>
        <w:spacing w:before="120"/>
        <w:ind w:left="1134" w:hanging="1134"/>
        <w:outlineLvl w:val="2"/>
        <w:rPr>
          <w:rFonts w:ascii="Arial" w:hAnsi="Arial"/>
          <w:sz w:val="28"/>
          <w:lang w:eastAsia="ko-KR"/>
        </w:rPr>
      </w:pPr>
      <w:r w:rsidRPr="0084376C">
        <w:rPr>
          <w:rFonts w:ascii="Arial" w:hAnsi="Arial"/>
          <w:sz w:val="28"/>
          <w:lang w:eastAsia="ko-KR"/>
        </w:rPr>
        <w:t>5.4.5</w:t>
      </w:r>
      <w:r w:rsidRPr="0084376C">
        <w:rPr>
          <w:rFonts w:ascii="Arial" w:hAnsi="Arial"/>
          <w:sz w:val="28"/>
          <w:lang w:eastAsia="ko-KR"/>
        </w:rPr>
        <w:tab/>
        <w:t>Buffer Status Reporting</w:t>
      </w:r>
      <w:bookmarkEnd w:id="7"/>
      <w:bookmarkEnd w:id="8"/>
    </w:p>
    <w:p w14:paraId="7190ADB4" w14:textId="17946CDF" w:rsidR="0084376C" w:rsidRPr="0084376C" w:rsidRDefault="0084376C" w:rsidP="0084376C">
      <w:pPr>
        <w:rPr>
          <w:lang w:eastAsia="ko-KR"/>
        </w:rPr>
      </w:pPr>
      <w:r w:rsidRPr="0084376C">
        <w:rPr>
          <w:lang w:eastAsia="ko-KR"/>
        </w:rPr>
        <w:t>The Buffer Status reporting (BSR) procedure is used to provide the serving gNB with information about UL data volume in the MAC entity.</w:t>
      </w:r>
      <w:r w:rsidRPr="0084376C">
        <w:rPr>
          <w:rFonts w:eastAsia="Malgun Gothic"/>
          <w:lang w:eastAsia="ko-KR"/>
        </w:rPr>
        <w:t xml:space="preserve"> </w:t>
      </w:r>
      <w:del w:id="29" w:author="Milos Tesanovic" w:date="2020-04-22T16:44:00Z">
        <w:r w:rsidRPr="0084376C" w:rsidDel="0084376C">
          <w:rPr>
            <w:rFonts w:eastAsia="Malgun Gothic"/>
            <w:lang w:eastAsia="ko-KR"/>
          </w:rPr>
          <w:delText>In the case of IAB, it is additionally used by an IAB-MT to provide its parent IAB-DU with the information about the amount of the data expected to arrive at the MT of the IAB node from its child node(s) and or UE(s) connected to it. This BSR is referred to as Pre-emptive BSR.</w:delText>
        </w:r>
      </w:del>
    </w:p>
    <w:p w14:paraId="5664BA77" w14:textId="770B8959" w:rsidR="0084376C" w:rsidRPr="0084376C" w:rsidRDefault="0084376C" w:rsidP="0084376C">
      <w:pPr>
        <w:rPr>
          <w:lang w:eastAsia="ko-KR"/>
        </w:rPr>
      </w:pPr>
      <w:del w:id="30" w:author="Milos Tesanovic" w:date="2020-04-22T17:01:00Z">
        <w:r w:rsidRPr="0084376C" w:rsidDel="00DC0A42">
          <w:rPr>
            <w:rFonts w:eastAsia="Malgun Gothic"/>
            <w:lang w:eastAsia="ko-KR"/>
          </w:rPr>
          <w:delText>For BSR</w:delText>
        </w:r>
      </w:del>
      <w:del w:id="31" w:author="Milos Tesanovic" w:date="2020-04-22T16:44:00Z">
        <w:r w:rsidRPr="0084376C" w:rsidDel="0084376C">
          <w:rPr>
            <w:rFonts w:eastAsia="Malgun Gothic"/>
            <w:lang w:eastAsia="ko-KR"/>
          </w:rPr>
          <w:delText xml:space="preserve"> other than Pre-emptive BSR</w:delText>
        </w:r>
      </w:del>
      <w:del w:id="32" w:author="Milos Tesanovic" w:date="2020-04-22T17:01:00Z">
        <w:r w:rsidRPr="0084376C" w:rsidDel="00DC0A42">
          <w:rPr>
            <w:rFonts w:eastAsia="Malgun Gothic"/>
            <w:lang w:eastAsia="ko-KR"/>
          </w:rPr>
          <w:delText xml:space="preserve">, </w:delText>
        </w:r>
      </w:del>
      <w:r w:rsidRPr="0084376C">
        <w:rPr>
          <w:lang w:eastAsia="ko-KR"/>
        </w:rPr>
        <w:t>RRC configures the following parameters to control the BSR:</w:t>
      </w:r>
    </w:p>
    <w:p w14:paraId="71524C9B" w14:textId="77777777" w:rsidR="0084376C" w:rsidRPr="0084376C" w:rsidRDefault="0084376C" w:rsidP="0084376C">
      <w:pPr>
        <w:ind w:left="568" w:hanging="284"/>
        <w:rPr>
          <w:lang w:eastAsia="ko-KR"/>
        </w:rPr>
      </w:pPr>
      <w:r w:rsidRPr="0084376C">
        <w:rPr>
          <w:lang w:eastAsia="ko-KR"/>
        </w:rPr>
        <w:t>-</w:t>
      </w:r>
      <w:r w:rsidRPr="0084376C">
        <w:rPr>
          <w:lang w:eastAsia="ko-KR"/>
        </w:rPr>
        <w:tab/>
      </w:r>
      <w:r w:rsidRPr="0084376C">
        <w:rPr>
          <w:i/>
          <w:lang w:eastAsia="ko-KR"/>
        </w:rPr>
        <w:t>periodicBSR-Timer</w:t>
      </w:r>
      <w:r w:rsidRPr="0084376C">
        <w:rPr>
          <w:lang w:eastAsia="ko-KR"/>
        </w:rPr>
        <w:t>;</w:t>
      </w:r>
    </w:p>
    <w:p w14:paraId="7D51CD4B" w14:textId="77777777" w:rsidR="0084376C" w:rsidRPr="0084376C" w:rsidRDefault="0084376C" w:rsidP="0084376C">
      <w:pPr>
        <w:ind w:left="568" w:hanging="284"/>
        <w:rPr>
          <w:lang w:eastAsia="ko-KR"/>
        </w:rPr>
      </w:pPr>
      <w:r w:rsidRPr="0084376C">
        <w:rPr>
          <w:lang w:eastAsia="ko-KR"/>
        </w:rPr>
        <w:t>-</w:t>
      </w:r>
      <w:r w:rsidRPr="0084376C">
        <w:rPr>
          <w:lang w:eastAsia="ko-KR"/>
        </w:rPr>
        <w:tab/>
      </w:r>
      <w:r w:rsidRPr="0084376C">
        <w:rPr>
          <w:i/>
          <w:lang w:eastAsia="ko-KR"/>
        </w:rPr>
        <w:t>retxBSR-Timer</w:t>
      </w:r>
      <w:r w:rsidRPr="0084376C">
        <w:rPr>
          <w:lang w:eastAsia="ko-KR"/>
        </w:rPr>
        <w:t>;</w:t>
      </w:r>
    </w:p>
    <w:p w14:paraId="463DA12B" w14:textId="77777777" w:rsidR="0084376C" w:rsidRPr="0084376C" w:rsidRDefault="0084376C" w:rsidP="0084376C">
      <w:pPr>
        <w:ind w:left="568" w:hanging="284"/>
        <w:rPr>
          <w:lang w:eastAsia="ko-KR"/>
        </w:rPr>
      </w:pPr>
      <w:r w:rsidRPr="0084376C">
        <w:rPr>
          <w:lang w:eastAsia="ko-KR"/>
        </w:rPr>
        <w:t>-</w:t>
      </w:r>
      <w:r w:rsidRPr="0084376C">
        <w:rPr>
          <w:lang w:eastAsia="ko-KR"/>
        </w:rPr>
        <w:tab/>
      </w:r>
      <w:r w:rsidRPr="0084376C">
        <w:rPr>
          <w:i/>
          <w:lang w:eastAsia="ko-KR"/>
        </w:rPr>
        <w:t>logicalChannelSR-DelayTimerApplied</w:t>
      </w:r>
      <w:r w:rsidRPr="0084376C">
        <w:rPr>
          <w:lang w:eastAsia="ko-KR"/>
        </w:rPr>
        <w:t>;</w:t>
      </w:r>
    </w:p>
    <w:p w14:paraId="455CD041" w14:textId="77777777" w:rsidR="0084376C" w:rsidRPr="0084376C" w:rsidRDefault="0084376C" w:rsidP="0084376C">
      <w:pPr>
        <w:ind w:left="568" w:hanging="284"/>
        <w:rPr>
          <w:lang w:eastAsia="ko-KR"/>
        </w:rPr>
      </w:pPr>
      <w:r w:rsidRPr="0084376C">
        <w:rPr>
          <w:lang w:eastAsia="ko-KR"/>
        </w:rPr>
        <w:t>-</w:t>
      </w:r>
      <w:r w:rsidRPr="0084376C">
        <w:rPr>
          <w:lang w:eastAsia="ko-KR"/>
        </w:rPr>
        <w:tab/>
      </w:r>
      <w:r w:rsidRPr="0084376C">
        <w:rPr>
          <w:i/>
          <w:lang w:eastAsia="ko-KR"/>
        </w:rPr>
        <w:t>logicalChannelSR-DelayTimer</w:t>
      </w:r>
      <w:r w:rsidRPr="0084376C">
        <w:rPr>
          <w:lang w:eastAsia="ko-KR"/>
        </w:rPr>
        <w:t>;</w:t>
      </w:r>
    </w:p>
    <w:p w14:paraId="14AE1B18" w14:textId="77777777" w:rsidR="0084376C" w:rsidRPr="0084376C" w:rsidRDefault="0084376C" w:rsidP="0084376C">
      <w:pPr>
        <w:ind w:left="568" w:hanging="284"/>
        <w:rPr>
          <w:lang w:eastAsia="ko-KR"/>
        </w:rPr>
      </w:pPr>
      <w:r w:rsidRPr="0084376C">
        <w:rPr>
          <w:lang w:eastAsia="ko-KR"/>
        </w:rPr>
        <w:t>-</w:t>
      </w:r>
      <w:r w:rsidRPr="0084376C">
        <w:rPr>
          <w:lang w:eastAsia="ko-KR"/>
        </w:rPr>
        <w:tab/>
      </w:r>
      <w:r w:rsidRPr="0084376C">
        <w:rPr>
          <w:i/>
          <w:lang w:eastAsia="ko-KR"/>
        </w:rPr>
        <w:t>logicalChannelSR-Mask</w:t>
      </w:r>
      <w:r w:rsidRPr="0084376C">
        <w:rPr>
          <w:lang w:eastAsia="ko-KR"/>
        </w:rPr>
        <w:t>;</w:t>
      </w:r>
    </w:p>
    <w:p w14:paraId="76521426" w14:textId="77777777" w:rsidR="0084376C" w:rsidRPr="0084376C" w:rsidRDefault="0084376C" w:rsidP="0084376C">
      <w:pPr>
        <w:ind w:left="568" w:hanging="284"/>
        <w:rPr>
          <w:lang w:eastAsia="ko-KR"/>
        </w:rPr>
      </w:pPr>
      <w:r w:rsidRPr="0084376C">
        <w:rPr>
          <w:lang w:eastAsia="ko-KR"/>
        </w:rPr>
        <w:t>-</w:t>
      </w:r>
      <w:r w:rsidRPr="0084376C">
        <w:rPr>
          <w:lang w:eastAsia="ko-KR"/>
        </w:rPr>
        <w:tab/>
      </w:r>
      <w:r w:rsidRPr="0084376C">
        <w:rPr>
          <w:i/>
          <w:lang w:eastAsia="ko-KR"/>
        </w:rPr>
        <w:t>logicalChannelGroup</w:t>
      </w:r>
      <w:r w:rsidRPr="0084376C">
        <w:rPr>
          <w:lang w:eastAsia="ko-KR"/>
        </w:rPr>
        <w:t>.</w:t>
      </w:r>
    </w:p>
    <w:p w14:paraId="45DBEAFE" w14:textId="77777777" w:rsidR="0084376C" w:rsidRPr="0084376C" w:rsidRDefault="0084376C" w:rsidP="0084376C">
      <w:pPr>
        <w:rPr>
          <w:lang w:eastAsia="ko-KR"/>
        </w:rPr>
      </w:pPr>
      <w:r w:rsidRPr="0084376C">
        <w:rPr>
          <w:lang w:eastAsia="ko-KR"/>
        </w:rPr>
        <w:t xml:space="preserve">Each logical channel may be allocated to an LCG using the </w:t>
      </w:r>
      <w:r w:rsidRPr="0084376C">
        <w:rPr>
          <w:i/>
          <w:lang w:eastAsia="ko-KR"/>
        </w:rPr>
        <w:t>logicalChannelGroup</w:t>
      </w:r>
      <w:r w:rsidRPr="0084376C">
        <w:rPr>
          <w:lang w:eastAsia="ko-KR"/>
        </w:rPr>
        <w:t>. The maximum number of LCGs is eight.</w:t>
      </w:r>
    </w:p>
    <w:p w14:paraId="20D2EF69" w14:textId="77777777" w:rsidR="0084376C" w:rsidRPr="0084376C" w:rsidRDefault="0084376C" w:rsidP="0084376C">
      <w:pPr>
        <w:rPr>
          <w:lang w:eastAsia="ko-KR"/>
        </w:rPr>
      </w:pPr>
      <w:r w:rsidRPr="0084376C">
        <w:rPr>
          <w:lang w:eastAsia="ko-KR"/>
        </w:rPr>
        <w:t>The MAC entity determines the amount of UL data available for a logical channel according to the data volume calculation procedure in TSs 38.322 [3] and 38.323 [4].</w:t>
      </w:r>
    </w:p>
    <w:p w14:paraId="57376084" w14:textId="28215775" w:rsidR="0084376C" w:rsidRPr="0084376C" w:rsidRDefault="0084376C" w:rsidP="0084376C">
      <w:pPr>
        <w:rPr>
          <w:lang w:eastAsia="ko-KR"/>
        </w:rPr>
      </w:pPr>
      <w:r w:rsidRPr="0084376C">
        <w:rPr>
          <w:lang w:eastAsia="ko-KR"/>
        </w:rPr>
        <w:t xml:space="preserve">A BSR </w:t>
      </w:r>
      <w:del w:id="33" w:author="Milos Tesanovic" w:date="2020-04-22T16:44:00Z">
        <w:r w:rsidRPr="0084376C" w:rsidDel="0084376C">
          <w:rPr>
            <w:rFonts w:eastAsia="Malgun Gothic"/>
            <w:lang w:eastAsia="ko-KR"/>
          </w:rPr>
          <w:delText>other than Pre-emptive BSR</w:delText>
        </w:r>
        <w:r w:rsidRPr="0084376C" w:rsidDel="0084376C">
          <w:rPr>
            <w:lang w:eastAsia="ko-KR"/>
          </w:rPr>
          <w:delText xml:space="preserve"> </w:delText>
        </w:r>
      </w:del>
      <w:r w:rsidRPr="0084376C">
        <w:rPr>
          <w:lang w:eastAsia="ko-KR"/>
        </w:rPr>
        <w:t>shall be triggered if any of the following events occur:</w:t>
      </w:r>
    </w:p>
    <w:p w14:paraId="027E8BD6" w14:textId="77777777" w:rsidR="0084376C" w:rsidRPr="0084376C" w:rsidRDefault="0084376C" w:rsidP="0084376C">
      <w:pPr>
        <w:ind w:left="568" w:hanging="284"/>
        <w:rPr>
          <w:lang w:eastAsia="ko-KR"/>
        </w:rPr>
      </w:pPr>
      <w:r w:rsidRPr="0084376C">
        <w:rPr>
          <w:lang w:eastAsia="ko-KR"/>
        </w:rPr>
        <w:t>-</w:t>
      </w:r>
      <w:r w:rsidRPr="0084376C">
        <w:rPr>
          <w:lang w:eastAsia="ko-KR"/>
        </w:rPr>
        <w:tab/>
        <w:t>UL data, for a logical channel which belongs to an LCG, becomes available to the MAC entity; and either</w:t>
      </w:r>
    </w:p>
    <w:p w14:paraId="4BC74916" w14:textId="77777777" w:rsidR="0084376C" w:rsidRPr="0084376C" w:rsidRDefault="0084376C" w:rsidP="0084376C">
      <w:pPr>
        <w:ind w:left="851" w:hanging="284"/>
        <w:rPr>
          <w:lang w:eastAsia="ko-KR"/>
        </w:rPr>
      </w:pPr>
      <w:r w:rsidRPr="0084376C">
        <w:rPr>
          <w:lang w:eastAsia="ko-KR"/>
        </w:rPr>
        <w:lastRenderedPageBreak/>
        <w:t>-</w:t>
      </w:r>
      <w:r w:rsidRPr="0084376C">
        <w:rPr>
          <w:lang w:eastAsia="ko-KR"/>
        </w:rPr>
        <w:tab/>
        <w:t>this UL data belongs to a logical channel with higher priority than the priority of any logical channel containing available UL data which belong to any LCG; or</w:t>
      </w:r>
    </w:p>
    <w:p w14:paraId="374BC19D" w14:textId="77777777" w:rsidR="0084376C" w:rsidRPr="0084376C" w:rsidRDefault="0084376C" w:rsidP="0084376C">
      <w:pPr>
        <w:ind w:left="851" w:hanging="284"/>
        <w:rPr>
          <w:lang w:eastAsia="ko-KR"/>
        </w:rPr>
      </w:pPr>
      <w:r w:rsidRPr="0084376C">
        <w:rPr>
          <w:lang w:eastAsia="ko-KR"/>
        </w:rPr>
        <w:t>-</w:t>
      </w:r>
      <w:r w:rsidRPr="0084376C">
        <w:rPr>
          <w:lang w:eastAsia="ko-KR"/>
        </w:rPr>
        <w:tab/>
        <w:t>none of the logical channels which belong to an LCG contains any available UL data.</w:t>
      </w:r>
    </w:p>
    <w:p w14:paraId="704F6EBC" w14:textId="77777777" w:rsidR="0084376C" w:rsidRPr="0084376C" w:rsidRDefault="0084376C" w:rsidP="0084376C">
      <w:pPr>
        <w:ind w:left="568" w:hanging="284"/>
        <w:rPr>
          <w:lang w:eastAsia="ko-KR"/>
        </w:rPr>
      </w:pPr>
      <w:r w:rsidRPr="0084376C">
        <w:rPr>
          <w:lang w:eastAsia="ko-KR"/>
        </w:rPr>
        <w:tab/>
        <w:t>in which case the BSR is referred below to as 'Regular BSR';</w:t>
      </w:r>
    </w:p>
    <w:p w14:paraId="3258262C" w14:textId="77777777" w:rsidR="0084376C" w:rsidRPr="0084376C" w:rsidRDefault="0084376C" w:rsidP="0084376C">
      <w:pPr>
        <w:ind w:left="568" w:hanging="284"/>
        <w:rPr>
          <w:lang w:eastAsia="ko-KR"/>
        </w:rPr>
      </w:pPr>
      <w:r w:rsidRPr="0084376C">
        <w:rPr>
          <w:lang w:eastAsia="ko-KR"/>
        </w:rPr>
        <w:t>-</w:t>
      </w:r>
      <w:r w:rsidRPr="0084376C">
        <w:rPr>
          <w:lang w:eastAsia="ko-KR"/>
        </w:rPr>
        <w:tab/>
        <w:t>UL resources are allocated and number of padding bits is equal to or larger than the size of the Buffer Status Report MAC CE plus its subheader, in which case the BSR is referred below to as 'Padding BSR';</w:t>
      </w:r>
    </w:p>
    <w:p w14:paraId="7ABD33D5" w14:textId="77777777" w:rsidR="0084376C" w:rsidRPr="0084376C" w:rsidRDefault="0084376C" w:rsidP="0084376C">
      <w:pPr>
        <w:ind w:left="568" w:hanging="284"/>
        <w:rPr>
          <w:lang w:eastAsia="ko-KR"/>
        </w:rPr>
      </w:pPr>
      <w:r w:rsidRPr="0084376C">
        <w:rPr>
          <w:lang w:eastAsia="ko-KR"/>
        </w:rPr>
        <w:t>-</w:t>
      </w:r>
      <w:r w:rsidRPr="0084376C">
        <w:rPr>
          <w:lang w:eastAsia="ko-KR"/>
        </w:rPr>
        <w:tab/>
      </w:r>
      <w:r w:rsidRPr="0084376C">
        <w:rPr>
          <w:i/>
          <w:lang w:eastAsia="ko-KR"/>
        </w:rPr>
        <w:t>retxBSR-Timer</w:t>
      </w:r>
      <w:r w:rsidRPr="0084376C">
        <w:rPr>
          <w:lang w:eastAsia="ko-KR"/>
        </w:rPr>
        <w:t xml:space="preserve"> expires, and at least one of the logical channels which belong to an LCG contains UL data, in which case the BSR is referred below to as 'Regular BSR';</w:t>
      </w:r>
    </w:p>
    <w:p w14:paraId="477A6804" w14:textId="77777777" w:rsidR="0084376C" w:rsidRPr="0084376C" w:rsidRDefault="0084376C" w:rsidP="0084376C">
      <w:pPr>
        <w:ind w:left="568" w:hanging="284"/>
        <w:rPr>
          <w:lang w:eastAsia="ko-KR"/>
        </w:rPr>
      </w:pPr>
      <w:r w:rsidRPr="0084376C">
        <w:rPr>
          <w:lang w:eastAsia="ko-KR"/>
        </w:rPr>
        <w:t>-</w:t>
      </w:r>
      <w:r w:rsidRPr="0084376C">
        <w:rPr>
          <w:lang w:eastAsia="ko-KR"/>
        </w:rPr>
        <w:tab/>
      </w:r>
      <w:r w:rsidRPr="0084376C">
        <w:rPr>
          <w:i/>
          <w:lang w:eastAsia="ko-KR"/>
        </w:rPr>
        <w:t>periodicBSR-Timer</w:t>
      </w:r>
      <w:r w:rsidRPr="0084376C">
        <w:rPr>
          <w:lang w:eastAsia="ko-KR"/>
        </w:rPr>
        <w:t xml:space="preserve"> expires, in which case the BSR is referred below to as 'Periodic BSR'.</w:t>
      </w:r>
    </w:p>
    <w:p w14:paraId="3DF54230" w14:textId="77777777" w:rsidR="0084376C" w:rsidRPr="0084376C" w:rsidRDefault="0084376C" w:rsidP="0084376C">
      <w:pPr>
        <w:keepLines/>
        <w:ind w:left="1135" w:hanging="851"/>
        <w:rPr>
          <w:noProof/>
        </w:rPr>
      </w:pPr>
      <w:r w:rsidRPr="0084376C">
        <w:rPr>
          <w:noProof/>
        </w:rPr>
        <w:t>NOTE 1:</w:t>
      </w:r>
      <w:r w:rsidRPr="0084376C">
        <w:rPr>
          <w:noProof/>
        </w:rPr>
        <w:tab/>
        <w:t>When Regular BSR triggering events occur for multiple logical channels simultaneously, each logical channel triggers one separate Regular BSR.</w:t>
      </w:r>
    </w:p>
    <w:p w14:paraId="04F8F206" w14:textId="6F125FA0" w:rsidR="0084376C" w:rsidRPr="0084376C" w:rsidDel="0084376C" w:rsidRDefault="0084376C" w:rsidP="0084376C">
      <w:pPr>
        <w:overflowPunct/>
        <w:autoSpaceDE/>
        <w:adjustRightInd/>
        <w:rPr>
          <w:del w:id="34" w:author="Milos Tesanovic" w:date="2020-04-22T16:45:00Z"/>
          <w:rFonts w:eastAsia="Malgun Gothic"/>
          <w:noProof/>
          <w:lang w:eastAsia="en-US"/>
        </w:rPr>
      </w:pPr>
      <w:del w:id="35" w:author="Milos Tesanovic" w:date="2020-04-22T16:45:00Z">
        <w:r w:rsidRPr="0084376C" w:rsidDel="0084376C">
          <w:rPr>
            <w:rFonts w:eastAsia="Malgun Gothic"/>
            <w:noProof/>
            <w:lang w:eastAsia="en-US"/>
          </w:rPr>
          <w:delText>If configured, Pre-emptive BSR may be triggered for the specific case of an IAB-MT if any of the following events occur:</w:delText>
        </w:r>
      </w:del>
    </w:p>
    <w:p w14:paraId="5D6987B3" w14:textId="00BBFCF3" w:rsidR="0084376C" w:rsidRPr="0084376C" w:rsidDel="0084376C" w:rsidRDefault="0084376C" w:rsidP="0084376C">
      <w:pPr>
        <w:ind w:left="568" w:hanging="284"/>
        <w:rPr>
          <w:del w:id="36" w:author="Milos Tesanovic" w:date="2020-04-22T16:45:00Z"/>
          <w:rFonts w:eastAsia="Malgun Gothic"/>
          <w:lang w:eastAsia="ko-KR"/>
        </w:rPr>
      </w:pPr>
      <w:del w:id="37" w:author="Milos Tesanovic" w:date="2020-04-22T16:45:00Z">
        <w:r w:rsidRPr="0084376C" w:rsidDel="0084376C">
          <w:rPr>
            <w:rFonts w:eastAsia="Malgun Gothic"/>
            <w:lang w:eastAsia="ko-KR"/>
          </w:rPr>
          <w:delText>-</w:delText>
        </w:r>
        <w:r w:rsidRPr="0084376C" w:rsidDel="0084376C">
          <w:rPr>
            <w:rFonts w:eastAsia="Malgun Gothic"/>
            <w:lang w:eastAsia="ko-KR"/>
          </w:rPr>
          <w:tab/>
        </w:r>
        <w:r w:rsidRPr="0084376C" w:rsidDel="0084376C">
          <w:rPr>
            <w:rFonts w:eastAsia="Malgun Gothic"/>
            <w:noProof/>
          </w:rPr>
          <w:delText>UL grant is provided to child IAB node or UE;</w:delText>
        </w:r>
      </w:del>
    </w:p>
    <w:p w14:paraId="3487CEB8" w14:textId="33F50318" w:rsidR="0084376C" w:rsidRPr="0084376C" w:rsidDel="0084376C" w:rsidRDefault="0084376C" w:rsidP="0084376C">
      <w:pPr>
        <w:ind w:left="568" w:hanging="284"/>
        <w:rPr>
          <w:del w:id="38" w:author="Milos Tesanovic" w:date="2020-04-22T16:45:00Z"/>
          <w:rFonts w:eastAsia="Malgun Gothic"/>
          <w:noProof/>
        </w:rPr>
      </w:pPr>
      <w:del w:id="39" w:author="Milos Tesanovic" w:date="2020-04-22T16:45:00Z">
        <w:r w:rsidRPr="0084376C" w:rsidDel="0084376C">
          <w:rPr>
            <w:rFonts w:eastAsia="Malgun Gothic"/>
            <w:lang w:eastAsia="ko-KR"/>
          </w:rPr>
          <w:delText>-</w:delText>
        </w:r>
        <w:r w:rsidRPr="0084376C" w:rsidDel="0084376C">
          <w:rPr>
            <w:rFonts w:eastAsia="Malgun Gothic"/>
            <w:lang w:eastAsia="ko-KR"/>
          </w:rPr>
          <w:tab/>
        </w:r>
        <w:r w:rsidRPr="0084376C" w:rsidDel="0084376C">
          <w:rPr>
            <w:rFonts w:eastAsia="Malgun Gothic"/>
            <w:noProof/>
          </w:rPr>
          <w:delText>BSR is received from child IAB node or UE.</w:delText>
        </w:r>
      </w:del>
    </w:p>
    <w:p w14:paraId="591249E0" w14:textId="77777777" w:rsidR="0084376C" w:rsidRPr="0084376C" w:rsidRDefault="0084376C" w:rsidP="0084376C">
      <w:pPr>
        <w:rPr>
          <w:noProof/>
        </w:rPr>
      </w:pPr>
      <w:r w:rsidRPr="0084376C">
        <w:rPr>
          <w:noProof/>
        </w:rPr>
        <w:t>For Regular BSR</w:t>
      </w:r>
      <w:r w:rsidRPr="0084376C">
        <w:rPr>
          <w:noProof/>
          <w:lang w:eastAsia="ko-KR"/>
        </w:rPr>
        <w:t>, the MAC entity shall</w:t>
      </w:r>
      <w:r w:rsidRPr="0084376C">
        <w:rPr>
          <w:noProof/>
        </w:rPr>
        <w:t>:</w:t>
      </w:r>
    </w:p>
    <w:p w14:paraId="2DA8F8D5" w14:textId="77777777" w:rsidR="0084376C" w:rsidRPr="0084376C" w:rsidRDefault="0084376C" w:rsidP="0084376C">
      <w:pPr>
        <w:ind w:left="568" w:hanging="284"/>
        <w:rPr>
          <w:noProof/>
        </w:rPr>
      </w:pPr>
      <w:r w:rsidRPr="0084376C">
        <w:rPr>
          <w:noProof/>
          <w:lang w:eastAsia="ko-KR"/>
        </w:rPr>
        <w:t>1&gt;</w:t>
      </w:r>
      <w:r w:rsidRPr="0084376C">
        <w:rPr>
          <w:noProof/>
        </w:rPr>
        <w:tab/>
        <w:t xml:space="preserve">if the BSR is triggered for a logical channel for which </w:t>
      </w:r>
      <w:r w:rsidRPr="0084376C">
        <w:rPr>
          <w:i/>
          <w:noProof/>
        </w:rPr>
        <w:t>logicalChannelSR-DelayTimerApplied</w:t>
      </w:r>
      <w:r w:rsidRPr="0084376C">
        <w:rPr>
          <w:noProof/>
        </w:rPr>
        <w:t xml:space="preserve"> with value </w:t>
      </w:r>
      <w:r w:rsidRPr="0084376C">
        <w:rPr>
          <w:i/>
          <w:noProof/>
        </w:rPr>
        <w:t>true</w:t>
      </w:r>
      <w:r w:rsidRPr="0084376C">
        <w:rPr>
          <w:noProof/>
        </w:rPr>
        <w:t xml:space="preserve"> is configured by upper layers:</w:t>
      </w:r>
    </w:p>
    <w:p w14:paraId="465ED0C8" w14:textId="77777777" w:rsidR="0084376C" w:rsidRPr="0084376C" w:rsidRDefault="0084376C" w:rsidP="0084376C">
      <w:pPr>
        <w:ind w:left="851" w:hanging="284"/>
        <w:rPr>
          <w:noProof/>
        </w:rPr>
      </w:pPr>
      <w:r w:rsidRPr="0084376C">
        <w:rPr>
          <w:noProof/>
          <w:lang w:eastAsia="ko-KR"/>
        </w:rPr>
        <w:t>2&gt;</w:t>
      </w:r>
      <w:r w:rsidRPr="0084376C">
        <w:rPr>
          <w:noProof/>
        </w:rPr>
        <w:tab/>
        <w:t xml:space="preserve">start or restart the </w:t>
      </w:r>
      <w:r w:rsidRPr="0084376C">
        <w:rPr>
          <w:i/>
          <w:noProof/>
        </w:rPr>
        <w:t>logicalChannelSR-DelayTimer</w:t>
      </w:r>
      <w:r w:rsidRPr="0084376C">
        <w:rPr>
          <w:noProof/>
        </w:rPr>
        <w:t>.</w:t>
      </w:r>
    </w:p>
    <w:p w14:paraId="3E7C547C" w14:textId="77777777" w:rsidR="0084376C" w:rsidRPr="0084376C" w:rsidRDefault="0084376C" w:rsidP="0084376C">
      <w:pPr>
        <w:ind w:left="568" w:hanging="284"/>
        <w:rPr>
          <w:noProof/>
        </w:rPr>
      </w:pPr>
      <w:r w:rsidRPr="0084376C">
        <w:rPr>
          <w:noProof/>
          <w:lang w:eastAsia="ko-KR"/>
        </w:rPr>
        <w:t>1&gt;</w:t>
      </w:r>
      <w:r w:rsidRPr="0084376C">
        <w:rPr>
          <w:noProof/>
        </w:rPr>
        <w:tab/>
        <w:t>else:</w:t>
      </w:r>
    </w:p>
    <w:p w14:paraId="42C1EBFE" w14:textId="77777777" w:rsidR="0084376C" w:rsidRPr="0084376C" w:rsidRDefault="0084376C" w:rsidP="0084376C">
      <w:pPr>
        <w:ind w:left="851" w:hanging="284"/>
        <w:rPr>
          <w:noProof/>
        </w:rPr>
      </w:pPr>
      <w:r w:rsidRPr="0084376C">
        <w:rPr>
          <w:noProof/>
          <w:lang w:eastAsia="ko-KR"/>
        </w:rPr>
        <w:t>2&gt;</w:t>
      </w:r>
      <w:r w:rsidRPr="0084376C">
        <w:rPr>
          <w:noProof/>
        </w:rPr>
        <w:tab/>
        <w:t xml:space="preserve">if running, stop the </w:t>
      </w:r>
      <w:r w:rsidRPr="0084376C">
        <w:rPr>
          <w:i/>
          <w:noProof/>
        </w:rPr>
        <w:t>logicalChannelSR-DelayTimer</w:t>
      </w:r>
      <w:r w:rsidRPr="0084376C">
        <w:rPr>
          <w:noProof/>
        </w:rPr>
        <w:t>.</w:t>
      </w:r>
    </w:p>
    <w:p w14:paraId="24874C09" w14:textId="77777777" w:rsidR="0084376C" w:rsidRPr="0084376C" w:rsidRDefault="0084376C" w:rsidP="0084376C">
      <w:pPr>
        <w:rPr>
          <w:noProof/>
          <w:lang w:eastAsia="ko-KR"/>
        </w:rPr>
      </w:pPr>
      <w:r w:rsidRPr="0084376C">
        <w:rPr>
          <w:noProof/>
        </w:rPr>
        <w:t>For Regular and Periodic BSR, the MAC entity shall</w:t>
      </w:r>
      <w:r w:rsidRPr="0084376C">
        <w:rPr>
          <w:noProof/>
          <w:lang w:eastAsia="ko-KR"/>
        </w:rPr>
        <w:t>:</w:t>
      </w:r>
    </w:p>
    <w:p w14:paraId="757CCA29" w14:textId="77777777" w:rsidR="0084376C" w:rsidRPr="0084376C" w:rsidRDefault="0084376C" w:rsidP="0084376C">
      <w:pPr>
        <w:ind w:left="568" w:hanging="284"/>
        <w:rPr>
          <w:noProof/>
          <w:lang w:eastAsia="ko-KR"/>
        </w:rPr>
      </w:pPr>
      <w:r w:rsidRPr="0084376C">
        <w:rPr>
          <w:noProof/>
          <w:lang w:eastAsia="ko-KR"/>
        </w:rPr>
        <w:t>1&gt;</w:t>
      </w:r>
      <w:r w:rsidRPr="0084376C">
        <w:rPr>
          <w:noProof/>
          <w:lang w:eastAsia="ko-KR"/>
        </w:rPr>
        <w:tab/>
        <w:t>if more than one LCG has data available for transmission when the MAC PDU containing the BSR is to be built:</w:t>
      </w:r>
    </w:p>
    <w:p w14:paraId="4F647F61" w14:textId="77777777" w:rsidR="0084376C" w:rsidRPr="0084376C" w:rsidRDefault="0084376C" w:rsidP="0084376C">
      <w:pPr>
        <w:ind w:left="851" w:hanging="284"/>
        <w:rPr>
          <w:noProof/>
          <w:lang w:eastAsia="ko-KR"/>
        </w:rPr>
      </w:pPr>
      <w:r w:rsidRPr="0084376C">
        <w:rPr>
          <w:noProof/>
          <w:lang w:eastAsia="ko-KR"/>
        </w:rPr>
        <w:t>2&gt;</w:t>
      </w:r>
      <w:r w:rsidRPr="0084376C">
        <w:rPr>
          <w:noProof/>
          <w:lang w:eastAsia="ko-KR"/>
        </w:rPr>
        <w:tab/>
        <w:t>report Long BSR for all LCGs which have data available for transmission.</w:t>
      </w:r>
    </w:p>
    <w:p w14:paraId="5D778913" w14:textId="77777777" w:rsidR="0084376C" w:rsidRPr="0084376C" w:rsidRDefault="0084376C" w:rsidP="0084376C">
      <w:pPr>
        <w:ind w:left="568" w:hanging="284"/>
        <w:rPr>
          <w:noProof/>
          <w:lang w:eastAsia="ko-KR"/>
        </w:rPr>
      </w:pPr>
      <w:r w:rsidRPr="0084376C">
        <w:rPr>
          <w:noProof/>
          <w:lang w:eastAsia="ko-KR"/>
        </w:rPr>
        <w:t>1&gt;</w:t>
      </w:r>
      <w:r w:rsidRPr="0084376C">
        <w:rPr>
          <w:noProof/>
          <w:lang w:eastAsia="ko-KR"/>
        </w:rPr>
        <w:tab/>
        <w:t>else:</w:t>
      </w:r>
    </w:p>
    <w:p w14:paraId="4DD279C4" w14:textId="77777777" w:rsidR="0084376C" w:rsidRPr="0084376C" w:rsidRDefault="0084376C" w:rsidP="0084376C">
      <w:pPr>
        <w:ind w:left="851" w:hanging="284"/>
        <w:rPr>
          <w:noProof/>
          <w:lang w:eastAsia="ko-KR"/>
        </w:rPr>
      </w:pPr>
      <w:r w:rsidRPr="0084376C">
        <w:rPr>
          <w:noProof/>
          <w:lang w:eastAsia="ko-KR"/>
        </w:rPr>
        <w:t>2&gt;</w:t>
      </w:r>
      <w:r w:rsidRPr="0084376C">
        <w:rPr>
          <w:noProof/>
          <w:lang w:eastAsia="ko-KR"/>
        </w:rPr>
        <w:tab/>
        <w:t>report Short BSR.</w:t>
      </w:r>
    </w:p>
    <w:p w14:paraId="1E962235" w14:textId="77777777" w:rsidR="0084376C" w:rsidRPr="0084376C" w:rsidRDefault="0084376C" w:rsidP="0084376C">
      <w:pPr>
        <w:rPr>
          <w:noProof/>
        </w:rPr>
      </w:pPr>
      <w:r w:rsidRPr="0084376C">
        <w:rPr>
          <w:noProof/>
        </w:rPr>
        <w:t>For Padding BSR, the MAC entity shall:</w:t>
      </w:r>
    </w:p>
    <w:p w14:paraId="00AB021B" w14:textId="77777777" w:rsidR="0084376C" w:rsidRPr="0084376C" w:rsidRDefault="0084376C" w:rsidP="0084376C">
      <w:pPr>
        <w:ind w:left="568" w:hanging="284"/>
        <w:rPr>
          <w:noProof/>
        </w:rPr>
      </w:pPr>
      <w:r w:rsidRPr="0084376C">
        <w:rPr>
          <w:noProof/>
          <w:lang w:eastAsia="ko-KR"/>
        </w:rPr>
        <w:t>1&gt;</w:t>
      </w:r>
      <w:r w:rsidRPr="0084376C">
        <w:rPr>
          <w:noProof/>
        </w:rPr>
        <w:tab/>
        <w:t>if the number of padding bits is equal to or larger than the size of the Short BSR plus its subheader but smaller than the size of the Long BSR plus its subheader:</w:t>
      </w:r>
    </w:p>
    <w:p w14:paraId="3B7C77C9" w14:textId="77777777" w:rsidR="0084376C" w:rsidRPr="0084376C" w:rsidRDefault="0084376C" w:rsidP="0084376C">
      <w:pPr>
        <w:ind w:left="851" w:hanging="284"/>
        <w:rPr>
          <w:noProof/>
          <w:lang w:eastAsia="ko-KR"/>
        </w:rPr>
      </w:pPr>
      <w:r w:rsidRPr="0084376C">
        <w:rPr>
          <w:noProof/>
          <w:lang w:eastAsia="ko-KR"/>
        </w:rPr>
        <w:t>2&gt;</w:t>
      </w:r>
      <w:r w:rsidRPr="0084376C">
        <w:rPr>
          <w:noProof/>
        </w:rPr>
        <w:tab/>
        <w:t xml:space="preserve">if more than one LCG has data </w:t>
      </w:r>
      <w:r w:rsidRPr="0084376C">
        <w:rPr>
          <w:noProof/>
          <w:lang w:eastAsia="zh-TW"/>
        </w:rPr>
        <w:t xml:space="preserve">available for transmission </w:t>
      </w:r>
      <w:r w:rsidRPr="0084376C">
        <w:rPr>
          <w:noProof/>
          <w:lang w:eastAsia="ko-KR"/>
        </w:rPr>
        <w:t>when</w:t>
      </w:r>
      <w:r w:rsidRPr="0084376C">
        <w:rPr>
          <w:noProof/>
        </w:rPr>
        <w:t xml:space="preserve"> the BSR is </w:t>
      </w:r>
      <w:r w:rsidRPr="0084376C">
        <w:rPr>
          <w:noProof/>
          <w:lang w:eastAsia="ko-KR"/>
        </w:rPr>
        <w:t xml:space="preserve">to be </w:t>
      </w:r>
      <w:r w:rsidRPr="0084376C">
        <w:rPr>
          <w:noProof/>
        </w:rPr>
        <w:t>built:</w:t>
      </w:r>
    </w:p>
    <w:p w14:paraId="310C39C8" w14:textId="77777777" w:rsidR="0084376C" w:rsidRPr="0084376C" w:rsidRDefault="0084376C" w:rsidP="0084376C">
      <w:pPr>
        <w:ind w:left="1135" w:hanging="284"/>
        <w:rPr>
          <w:noProof/>
          <w:lang w:eastAsia="ko-KR"/>
        </w:rPr>
      </w:pPr>
      <w:r w:rsidRPr="0084376C">
        <w:rPr>
          <w:noProof/>
          <w:lang w:eastAsia="ko-KR"/>
        </w:rPr>
        <w:t>3&gt;</w:t>
      </w:r>
      <w:r w:rsidRPr="0084376C">
        <w:rPr>
          <w:noProof/>
          <w:lang w:eastAsia="ko-KR"/>
        </w:rPr>
        <w:tab/>
        <w:t>if the number of padding bits is equal to the size of the Short BSR plus its subheader:</w:t>
      </w:r>
    </w:p>
    <w:p w14:paraId="3D1171D7" w14:textId="77777777" w:rsidR="0084376C" w:rsidRPr="0084376C" w:rsidRDefault="0084376C" w:rsidP="0084376C">
      <w:pPr>
        <w:ind w:left="1418" w:hanging="284"/>
        <w:rPr>
          <w:noProof/>
        </w:rPr>
      </w:pPr>
      <w:r w:rsidRPr="0084376C">
        <w:rPr>
          <w:noProof/>
          <w:lang w:eastAsia="ko-KR"/>
        </w:rPr>
        <w:t>4&gt;</w:t>
      </w:r>
      <w:r w:rsidRPr="0084376C">
        <w:rPr>
          <w:noProof/>
          <w:lang w:eastAsia="ko-KR"/>
        </w:rPr>
        <w:tab/>
      </w:r>
      <w:r w:rsidRPr="0084376C">
        <w:rPr>
          <w:noProof/>
        </w:rPr>
        <w:t xml:space="preserve">report </w:t>
      </w:r>
      <w:r w:rsidRPr="0084376C">
        <w:rPr>
          <w:noProof/>
          <w:lang w:eastAsia="ko-KR"/>
        </w:rPr>
        <w:t xml:space="preserve">Short </w:t>
      </w:r>
      <w:r w:rsidRPr="0084376C">
        <w:rPr>
          <w:noProof/>
        </w:rPr>
        <w:t>Truncated BSR of the LCG with the highest priority logical channel with data available for transmission.</w:t>
      </w:r>
    </w:p>
    <w:p w14:paraId="61492A2F" w14:textId="77777777" w:rsidR="0084376C" w:rsidRPr="0084376C" w:rsidRDefault="0084376C" w:rsidP="0084376C">
      <w:pPr>
        <w:ind w:left="1135" w:hanging="284"/>
        <w:rPr>
          <w:noProof/>
          <w:lang w:eastAsia="ko-KR"/>
        </w:rPr>
      </w:pPr>
      <w:r w:rsidRPr="0084376C">
        <w:rPr>
          <w:noProof/>
          <w:lang w:eastAsia="ko-KR"/>
        </w:rPr>
        <w:t>3&gt;</w:t>
      </w:r>
      <w:r w:rsidRPr="0084376C">
        <w:rPr>
          <w:noProof/>
          <w:lang w:eastAsia="ko-KR"/>
        </w:rPr>
        <w:tab/>
        <w:t>else:</w:t>
      </w:r>
    </w:p>
    <w:p w14:paraId="4EE42830" w14:textId="77777777" w:rsidR="0084376C" w:rsidRPr="0084376C" w:rsidRDefault="0084376C" w:rsidP="0084376C">
      <w:pPr>
        <w:ind w:left="1418" w:hanging="284"/>
        <w:rPr>
          <w:noProof/>
        </w:rPr>
      </w:pPr>
      <w:r w:rsidRPr="0084376C">
        <w:rPr>
          <w:noProof/>
          <w:lang w:eastAsia="ko-KR"/>
        </w:rPr>
        <w:t>4&gt;</w:t>
      </w:r>
      <w:r w:rsidRPr="0084376C">
        <w:rPr>
          <w:noProof/>
          <w:lang w:eastAsia="ko-KR"/>
        </w:rPr>
        <w:tab/>
      </w:r>
      <w:r w:rsidRPr="0084376C">
        <w:rPr>
          <w:noProof/>
        </w:rPr>
        <w:t xml:space="preserve">report </w:t>
      </w:r>
      <w:r w:rsidRPr="0084376C">
        <w:rPr>
          <w:noProof/>
          <w:lang w:eastAsia="ko-KR"/>
        </w:rPr>
        <w:t xml:space="preserve">Long </w:t>
      </w:r>
      <w:r w:rsidRPr="0084376C">
        <w:rPr>
          <w:noProof/>
        </w:rPr>
        <w:t>Truncated BSR of the LCG</w:t>
      </w:r>
      <w:r w:rsidRPr="0084376C">
        <w:rPr>
          <w:noProof/>
          <w:lang w:eastAsia="ko-KR"/>
        </w:rPr>
        <w:t>(s)</w:t>
      </w:r>
      <w:r w:rsidRPr="0084376C">
        <w:rPr>
          <w:noProof/>
        </w:rPr>
        <w:t xml:space="preserve"> with the logical channels having data available for transmission following a decreasing order of the highest priority</w:t>
      </w:r>
      <w:r w:rsidRPr="0084376C">
        <w:t xml:space="preserve"> </w:t>
      </w:r>
      <w:r w:rsidRPr="0084376C">
        <w:rPr>
          <w:noProof/>
        </w:rPr>
        <w:t>logical channel (with or without data available for transmission) in each of these LCG(s)</w:t>
      </w:r>
      <w:r w:rsidRPr="0084376C">
        <w:rPr>
          <w:noProof/>
          <w:lang w:eastAsia="ko-KR"/>
        </w:rPr>
        <w:t>, and in case of equal priority, in increasing order of LCGID</w:t>
      </w:r>
      <w:r w:rsidRPr="0084376C">
        <w:rPr>
          <w:noProof/>
        </w:rPr>
        <w:t>.</w:t>
      </w:r>
    </w:p>
    <w:p w14:paraId="21E68E7C" w14:textId="77777777" w:rsidR="0084376C" w:rsidRPr="0084376C" w:rsidRDefault="0084376C" w:rsidP="0084376C">
      <w:pPr>
        <w:ind w:left="851" w:hanging="284"/>
        <w:rPr>
          <w:noProof/>
          <w:lang w:eastAsia="ko-KR"/>
        </w:rPr>
      </w:pPr>
      <w:r w:rsidRPr="0084376C">
        <w:rPr>
          <w:noProof/>
          <w:lang w:eastAsia="ko-KR"/>
        </w:rPr>
        <w:t>2&gt;</w:t>
      </w:r>
      <w:r w:rsidRPr="0084376C">
        <w:rPr>
          <w:noProof/>
        </w:rPr>
        <w:tab/>
        <w:t>else</w:t>
      </w:r>
      <w:r w:rsidRPr="0084376C">
        <w:rPr>
          <w:noProof/>
          <w:lang w:eastAsia="ko-KR"/>
        </w:rPr>
        <w:t>:</w:t>
      </w:r>
    </w:p>
    <w:p w14:paraId="24F4E4BE" w14:textId="77777777" w:rsidR="0084376C" w:rsidRPr="0084376C" w:rsidRDefault="0084376C" w:rsidP="0084376C">
      <w:pPr>
        <w:ind w:left="1135" w:hanging="284"/>
        <w:rPr>
          <w:noProof/>
          <w:lang w:eastAsia="ko-KR"/>
        </w:rPr>
      </w:pPr>
      <w:r w:rsidRPr="0084376C">
        <w:rPr>
          <w:noProof/>
          <w:lang w:eastAsia="ko-KR"/>
        </w:rPr>
        <w:t>3&gt;</w:t>
      </w:r>
      <w:r w:rsidRPr="0084376C">
        <w:rPr>
          <w:noProof/>
          <w:lang w:eastAsia="ko-KR"/>
        </w:rPr>
        <w:tab/>
      </w:r>
      <w:r w:rsidRPr="0084376C">
        <w:rPr>
          <w:noProof/>
        </w:rPr>
        <w:t>report Short BSR</w:t>
      </w:r>
      <w:r w:rsidRPr="0084376C">
        <w:rPr>
          <w:noProof/>
          <w:lang w:eastAsia="ko-KR"/>
        </w:rPr>
        <w:t>.</w:t>
      </w:r>
    </w:p>
    <w:p w14:paraId="61F8219E" w14:textId="77777777" w:rsidR="0084376C" w:rsidRPr="0084376C" w:rsidRDefault="0084376C" w:rsidP="0084376C">
      <w:pPr>
        <w:ind w:left="568" w:hanging="284"/>
        <w:rPr>
          <w:noProof/>
          <w:lang w:eastAsia="ko-KR"/>
        </w:rPr>
      </w:pPr>
      <w:r w:rsidRPr="0084376C">
        <w:rPr>
          <w:noProof/>
          <w:lang w:eastAsia="ko-KR"/>
        </w:rPr>
        <w:lastRenderedPageBreak/>
        <w:t>1&gt;</w:t>
      </w:r>
      <w:r w:rsidRPr="0084376C">
        <w:rPr>
          <w:noProof/>
        </w:rPr>
        <w:tab/>
        <w:t>else if the number of padding bits is equal to or larger than the size of the Long BSR plus its subheader</w:t>
      </w:r>
      <w:r w:rsidRPr="0084376C">
        <w:rPr>
          <w:noProof/>
          <w:lang w:eastAsia="ko-KR"/>
        </w:rPr>
        <w:t>:</w:t>
      </w:r>
    </w:p>
    <w:p w14:paraId="072E8703" w14:textId="77777777" w:rsidR="0084376C" w:rsidRPr="0084376C" w:rsidRDefault="0084376C" w:rsidP="0084376C">
      <w:pPr>
        <w:ind w:left="851" w:hanging="284"/>
        <w:rPr>
          <w:noProof/>
        </w:rPr>
      </w:pPr>
      <w:r w:rsidRPr="0084376C">
        <w:rPr>
          <w:noProof/>
          <w:lang w:eastAsia="ko-KR"/>
        </w:rPr>
        <w:t>2&gt;</w:t>
      </w:r>
      <w:r w:rsidRPr="0084376C">
        <w:rPr>
          <w:noProof/>
          <w:lang w:eastAsia="ko-KR"/>
        </w:rPr>
        <w:tab/>
      </w:r>
      <w:r w:rsidRPr="0084376C">
        <w:rPr>
          <w:noProof/>
        </w:rPr>
        <w:t>report Long BSR</w:t>
      </w:r>
      <w:r w:rsidRPr="0084376C">
        <w:rPr>
          <w:noProof/>
          <w:lang w:eastAsia="ko-KR"/>
        </w:rPr>
        <w:t xml:space="preserve"> for all LCGs which have data available for transmission</w:t>
      </w:r>
      <w:r w:rsidRPr="0084376C">
        <w:rPr>
          <w:noProof/>
        </w:rPr>
        <w:t>.</w:t>
      </w:r>
    </w:p>
    <w:p w14:paraId="1EFE450D" w14:textId="5467AD20" w:rsidR="0084376C" w:rsidRPr="0084376C" w:rsidDel="0084376C" w:rsidRDefault="0084376C" w:rsidP="0084376C">
      <w:pPr>
        <w:overflowPunct/>
        <w:autoSpaceDE/>
        <w:adjustRightInd/>
        <w:rPr>
          <w:del w:id="40" w:author="Milos Tesanovic" w:date="2020-04-22T16:45:00Z"/>
          <w:rFonts w:eastAsia="Malgun Gothic"/>
          <w:noProof/>
          <w:lang w:eastAsia="ko-KR"/>
        </w:rPr>
      </w:pPr>
      <w:del w:id="41" w:author="Milos Tesanovic" w:date="2020-04-22T16:45:00Z">
        <w:r w:rsidRPr="0084376C" w:rsidDel="0084376C">
          <w:rPr>
            <w:rFonts w:eastAsia="Malgun Gothic"/>
            <w:noProof/>
            <w:lang w:eastAsia="en-US"/>
          </w:rPr>
          <w:delText>For Pre-emptive BSR, the MAC entity shall</w:delText>
        </w:r>
        <w:r w:rsidRPr="0084376C" w:rsidDel="0084376C">
          <w:rPr>
            <w:rFonts w:eastAsia="Malgun Gothic"/>
            <w:noProof/>
            <w:lang w:eastAsia="ko-KR"/>
          </w:rPr>
          <w:delText>:</w:delText>
        </w:r>
      </w:del>
    </w:p>
    <w:p w14:paraId="1BABB7BA" w14:textId="7372DDE6" w:rsidR="0084376C" w:rsidRPr="0084376C" w:rsidDel="0084376C" w:rsidRDefault="0084376C" w:rsidP="0084376C">
      <w:pPr>
        <w:ind w:left="568" w:hanging="284"/>
        <w:rPr>
          <w:del w:id="42" w:author="Milos Tesanovic" w:date="2020-04-22T16:45:00Z"/>
          <w:rFonts w:eastAsia="Malgun Gothic"/>
          <w:noProof/>
          <w:lang w:eastAsia="ko-KR"/>
        </w:rPr>
      </w:pPr>
      <w:del w:id="43" w:author="Milos Tesanovic" w:date="2020-04-22T16:45:00Z">
        <w:r w:rsidRPr="0084376C" w:rsidDel="0084376C">
          <w:rPr>
            <w:rFonts w:eastAsia="Malgun Gothic"/>
            <w:noProof/>
            <w:lang w:eastAsia="ko-KR"/>
          </w:rPr>
          <w:delText>1&gt;</w:delText>
        </w:r>
        <w:r w:rsidRPr="0084376C" w:rsidDel="0084376C">
          <w:rPr>
            <w:rFonts w:eastAsia="Malgun Gothic"/>
            <w:noProof/>
            <w:lang w:eastAsia="ko-KR"/>
          </w:rPr>
          <w:tab/>
          <w:delText>report Pre-emptive BSR.</w:delText>
        </w:r>
      </w:del>
    </w:p>
    <w:p w14:paraId="25B4104C" w14:textId="77777777" w:rsidR="0084376C" w:rsidRPr="0084376C" w:rsidRDefault="0084376C" w:rsidP="0084376C">
      <w:pPr>
        <w:rPr>
          <w:noProof/>
          <w:lang w:eastAsia="ko-KR"/>
        </w:rPr>
      </w:pPr>
      <w:r w:rsidRPr="0084376C">
        <w:rPr>
          <w:noProof/>
          <w:lang w:eastAsia="ko-KR"/>
        </w:rPr>
        <w:t xml:space="preserve">For BSR triggered by </w:t>
      </w:r>
      <w:r w:rsidRPr="0084376C">
        <w:rPr>
          <w:i/>
          <w:noProof/>
          <w:lang w:eastAsia="ko-KR"/>
        </w:rPr>
        <w:t>retxBSR-Timer</w:t>
      </w:r>
      <w:r w:rsidRPr="0084376C">
        <w:rPr>
          <w:noProof/>
          <w:lang w:eastAsia="ko-KR"/>
        </w:rPr>
        <w:t xml:space="preserve"> expiry, the MAC entity considers that the logical channel that triggered the BSR is the highest priority logical channel that has data available for transmission at the time the BSR is triggered.</w:t>
      </w:r>
    </w:p>
    <w:p w14:paraId="07E1F028" w14:textId="77777777" w:rsidR="0084376C" w:rsidRPr="0084376C" w:rsidRDefault="0084376C" w:rsidP="0084376C">
      <w:pPr>
        <w:rPr>
          <w:noProof/>
          <w:lang w:eastAsia="ko-KR"/>
        </w:rPr>
      </w:pPr>
      <w:r w:rsidRPr="0084376C">
        <w:rPr>
          <w:noProof/>
          <w:lang w:eastAsia="ko-KR"/>
        </w:rPr>
        <w:t>The MAC entity shall:</w:t>
      </w:r>
    </w:p>
    <w:p w14:paraId="01C6D905" w14:textId="2E02B6CF" w:rsidR="0084376C" w:rsidRPr="0084376C" w:rsidRDefault="0084376C" w:rsidP="0084376C">
      <w:pPr>
        <w:ind w:left="568" w:hanging="284"/>
        <w:rPr>
          <w:noProof/>
        </w:rPr>
      </w:pPr>
      <w:r w:rsidRPr="0084376C">
        <w:rPr>
          <w:noProof/>
          <w:lang w:eastAsia="ko-KR"/>
        </w:rPr>
        <w:t>1&gt;</w:t>
      </w:r>
      <w:r w:rsidRPr="0084376C">
        <w:rPr>
          <w:noProof/>
          <w:lang w:eastAsia="ko-KR"/>
        </w:rPr>
        <w:tab/>
        <w:t>i</w:t>
      </w:r>
      <w:r w:rsidRPr="0084376C">
        <w:rPr>
          <w:noProof/>
        </w:rPr>
        <w:t xml:space="preserve">f the Buffer Status reporting procedure determines that at least one BSR </w:t>
      </w:r>
      <w:del w:id="44" w:author="Milos Tesanovic" w:date="2020-04-22T17:00:00Z">
        <w:r w:rsidRPr="0084376C" w:rsidDel="00DC0A42">
          <w:rPr>
            <w:rFonts w:eastAsia="Malgun Gothic"/>
            <w:noProof/>
            <w:lang w:eastAsia="en-US"/>
          </w:rPr>
          <w:delText xml:space="preserve">other than Pre-emptive BSR </w:delText>
        </w:r>
      </w:del>
      <w:r w:rsidRPr="0084376C">
        <w:rPr>
          <w:noProof/>
        </w:rPr>
        <w:t>has been triggered and not cancelled:</w:t>
      </w:r>
    </w:p>
    <w:p w14:paraId="448047EB" w14:textId="77777777" w:rsidR="0084376C" w:rsidRPr="0084376C" w:rsidRDefault="0084376C" w:rsidP="0084376C">
      <w:pPr>
        <w:ind w:left="851" w:hanging="284"/>
        <w:rPr>
          <w:noProof/>
        </w:rPr>
      </w:pPr>
      <w:r w:rsidRPr="0084376C">
        <w:rPr>
          <w:noProof/>
          <w:lang w:eastAsia="ko-KR"/>
        </w:rPr>
        <w:t>2&gt;</w:t>
      </w:r>
      <w:r w:rsidRPr="0084376C">
        <w:rPr>
          <w:noProof/>
        </w:rPr>
        <w:tab/>
        <w:t xml:space="preserve">if UL-SCH resources are available for a </w:t>
      </w:r>
      <w:r w:rsidRPr="0084376C">
        <w:rPr>
          <w:noProof/>
          <w:lang w:eastAsia="ko-KR"/>
        </w:rPr>
        <w:t xml:space="preserve">new </w:t>
      </w:r>
      <w:r w:rsidRPr="0084376C">
        <w:rPr>
          <w:noProof/>
        </w:rPr>
        <w:t>transmission and the UL-SCH resources can accommodate the BSR MAC CE plus its subheader as a result of logical channel prioritization:</w:t>
      </w:r>
    </w:p>
    <w:p w14:paraId="0853D792" w14:textId="77777777" w:rsidR="0084376C" w:rsidRPr="0084376C" w:rsidRDefault="0084376C" w:rsidP="0084376C">
      <w:pPr>
        <w:ind w:left="1135" w:hanging="284"/>
        <w:rPr>
          <w:noProof/>
        </w:rPr>
      </w:pPr>
      <w:r w:rsidRPr="0084376C">
        <w:rPr>
          <w:noProof/>
          <w:lang w:eastAsia="ko-KR"/>
        </w:rPr>
        <w:t>3&gt;</w:t>
      </w:r>
      <w:r w:rsidRPr="0084376C">
        <w:rPr>
          <w:noProof/>
        </w:rPr>
        <w:tab/>
        <w:t xml:space="preserve">instruct the Multiplexing and Assembly procedure to generate the BSR MAC </w:t>
      </w:r>
      <w:r w:rsidRPr="0084376C">
        <w:rPr>
          <w:noProof/>
          <w:lang w:eastAsia="ko-KR"/>
        </w:rPr>
        <w:t>CE(s)</w:t>
      </w:r>
      <w:r w:rsidRPr="0084376C">
        <w:rPr>
          <w:noProof/>
        </w:rPr>
        <w:t>;</w:t>
      </w:r>
    </w:p>
    <w:p w14:paraId="1381B450" w14:textId="77777777" w:rsidR="0084376C" w:rsidRPr="0084376C" w:rsidRDefault="0084376C" w:rsidP="0084376C">
      <w:pPr>
        <w:ind w:left="1135" w:hanging="284"/>
        <w:rPr>
          <w:noProof/>
        </w:rPr>
      </w:pPr>
      <w:r w:rsidRPr="0084376C">
        <w:rPr>
          <w:noProof/>
          <w:lang w:eastAsia="ko-KR"/>
        </w:rPr>
        <w:t>3&gt;</w:t>
      </w:r>
      <w:r w:rsidRPr="0084376C">
        <w:rPr>
          <w:noProof/>
        </w:rPr>
        <w:tab/>
        <w:t xml:space="preserve">start or restart </w:t>
      </w:r>
      <w:r w:rsidRPr="0084376C">
        <w:rPr>
          <w:i/>
          <w:noProof/>
        </w:rPr>
        <w:t>periodicBSR-Timer</w:t>
      </w:r>
      <w:r w:rsidRPr="0084376C">
        <w:rPr>
          <w:noProof/>
          <w:lang w:eastAsia="ko-KR"/>
        </w:rPr>
        <w:t xml:space="preserve"> except when all the generated BSRs are long or short Truncated BSRs</w:t>
      </w:r>
      <w:r w:rsidRPr="0084376C">
        <w:rPr>
          <w:noProof/>
        </w:rPr>
        <w:t>;</w:t>
      </w:r>
    </w:p>
    <w:p w14:paraId="71EF2458" w14:textId="77777777" w:rsidR="0084376C" w:rsidRPr="0084376C" w:rsidRDefault="0084376C" w:rsidP="0084376C">
      <w:pPr>
        <w:ind w:left="1135" w:hanging="284"/>
        <w:rPr>
          <w:noProof/>
        </w:rPr>
      </w:pPr>
      <w:r w:rsidRPr="0084376C">
        <w:rPr>
          <w:lang w:eastAsia="ko-KR"/>
        </w:rPr>
        <w:t>3&gt;</w:t>
      </w:r>
      <w:r w:rsidRPr="0084376C">
        <w:tab/>
        <w:t xml:space="preserve">start or restart </w:t>
      </w:r>
      <w:r w:rsidRPr="0084376C">
        <w:rPr>
          <w:i/>
          <w:noProof/>
        </w:rPr>
        <w:t>retxBSR-Timer</w:t>
      </w:r>
      <w:r w:rsidRPr="0084376C">
        <w:rPr>
          <w:noProof/>
        </w:rPr>
        <w:t>.</w:t>
      </w:r>
    </w:p>
    <w:p w14:paraId="7E524883" w14:textId="77777777" w:rsidR="0084376C" w:rsidRPr="0084376C" w:rsidRDefault="0084376C" w:rsidP="0084376C">
      <w:pPr>
        <w:ind w:left="851" w:hanging="284"/>
        <w:rPr>
          <w:noProof/>
        </w:rPr>
      </w:pPr>
      <w:r w:rsidRPr="0084376C">
        <w:rPr>
          <w:noProof/>
        </w:rPr>
        <w:t>2&gt;</w:t>
      </w:r>
      <w:r w:rsidRPr="0084376C">
        <w:rPr>
          <w:noProof/>
        </w:rPr>
        <w:tab/>
        <w:t xml:space="preserve">if a Regular BSR has been triggered and </w:t>
      </w:r>
      <w:r w:rsidRPr="0084376C">
        <w:rPr>
          <w:i/>
          <w:noProof/>
        </w:rPr>
        <w:t>logicalChannelSR-DelayTimer</w:t>
      </w:r>
      <w:r w:rsidRPr="0084376C">
        <w:rPr>
          <w:noProof/>
        </w:rPr>
        <w:t xml:space="preserve"> is not running:</w:t>
      </w:r>
    </w:p>
    <w:p w14:paraId="35B4D63B" w14:textId="77777777" w:rsidR="0084376C" w:rsidRPr="0084376C" w:rsidRDefault="0084376C" w:rsidP="0084376C">
      <w:pPr>
        <w:ind w:left="1135" w:hanging="284"/>
        <w:rPr>
          <w:noProof/>
        </w:rPr>
      </w:pPr>
      <w:r w:rsidRPr="0084376C">
        <w:rPr>
          <w:noProof/>
        </w:rPr>
        <w:t>3&gt;</w:t>
      </w:r>
      <w:r w:rsidRPr="0084376C">
        <w:rPr>
          <w:noProof/>
        </w:rPr>
        <w:tab/>
        <w:t>if there is no UL-SCH resource available for a new transmission; or</w:t>
      </w:r>
    </w:p>
    <w:p w14:paraId="758B6D06" w14:textId="77777777" w:rsidR="0084376C" w:rsidRPr="0084376C" w:rsidRDefault="0084376C" w:rsidP="0084376C">
      <w:pPr>
        <w:ind w:left="1135" w:hanging="284"/>
        <w:rPr>
          <w:noProof/>
        </w:rPr>
      </w:pPr>
      <w:r w:rsidRPr="0084376C">
        <w:rPr>
          <w:noProof/>
        </w:rPr>
        <w:t>3&gt;</w:t>
      </w:r>
      <w:r w:rsidRPr="0084376C">
        <w:rPr>
          <w:noProof/>
        </w:rPr>
        <w:tab/>
        <w:t xml:space="preserve">if the MAC entity is configured with configured uplink grant(s) and the Regular BSR was triggered for a logical channel for which </w:t>
      </w:r>
      <w:r w:rsidRPr="0084376C">
        <w:rPr>
          <w:i/>
          <w:noProof/>
        </w:rPr>
        <w:t>logicalChannelSR-Mask</w:t>
      </w:r>
      <w:r w:rsidRPr="0084376C">
        <w:rPr>
          <w:noProof/>
        </w:rPr>
        <w:t xml:space="preserve"> is set to </w:t>
      </w:r>
      <w:r w:rsidRPr="0084376C">
        <w:rPr>
          <w:i/>
          <w:noProof/>
        </w:rPr>
        <w:t>false</w:t>
      </w:r>
      <w:r w:rsidRPr="0084376C">
        <w:rPr>
          <w:noProof/>
        </w:rPr>
        <w:t>; or</w:t>
      </w:r>
    </w:p>
    <w:p w14:paraId="00E265FC" w14:textId="77777777" w:rsidR="0084376C" w:rsidRPr="0084376C" w:rsidRDefault="0084376C" w:rsidP="0084376C">
      <w:pPr>
        <w:ind w:left="1135" w:hanging="284"/>
        <w:rPr>
          <w:noProof/>
        </w:rPr>
      </w:pPr>
      <w:r w:rsidRPr="0084376C">
        <w:rPr>
          <w:noProof/>
        </w:rPr>
        <w:t>3&gt;</w:t>
      </w:r>
      <w:r w:rsidRPr="0084376C">
        <w:rPr>
          <w:noProof/>
        </w:rPr>
        <w:tab/>
        <w:t xml:space="preserve">if the UL-SCH resources available for a new transmission do not meet the LCP mapping restrictions (see clause 5.4.3.1) configured for the </w:t>
      </w:r>
      <w:r w:rsidRPr="0084376C">
        <w:rPr>
          <w:noProof/>
          <w:lang w:eastAsia="ko-KR"/>
        </w:rPr>
        <w:t>logical channel</w:t>
      </w:r>
      <w:r w:rsidRPr="0084376C">
        <w:rPr>
          <w:noProof/>
        </w:rPr>
        <w:t xml:space="preserve"> that triggered the BSR:</w:t>
      </w:r>
    </w:p>
    <w:p w14:paraId="086F301E" w14:textId="77777777" w:rsidR="0084376C" w:rsidRPr="0084376C" w:rsidRDefault="0084376C" w:rsidP="0084376C">
      <w:pPr>
        <w:overflowPunct/>
        <w:autoSpaceDE/>
        <w:adjustRightInd/>
        <w:ind w:left="1418" w:hanging="284"/>
        <w:rPr>
          <w:rFonts w:eastAsia="Malgun Gothic"/>
          <w:noProof/>
          <w:lang w:eastAsia="en-US"/>
        </w:rPr>
      </w:pPr>
      <w:r w:rsidRPr="0084376C">
        <w:rPr>
          <w:noProof/>
          <w:lang w:eastAsia="ko-KR"/>
        </w:rPr>
        <w:t>4&gt;</w:t>
      </w:r>
      <w:r w:rsidRPr="0084376C">
        <w:rPr>
          <w:noProof/>
        </w:rPr>
        <w:tab/>
      </w:r>
      <w:r w:rsidRPr="0084376C">
        <w:rPr>
          <w:noProof/>
          <w:lang w:eastAsia="ko-KR"/>
        </w:rPr>
        <w:t xml:space="preserve">trigger </w:t>
      </w:r>
      <w:r w:rsidRPr="0084376C">
        <w:rPr>
          <w:noProof/>
        </w:rPr>
        <w:t>a Scheduling Request.</w:t>
      </w:r>
    </w:p>
    <w:p w14:paraId="2C95B1E3" w14:textId="439AE586" w:rsidR="0084376C" w:rsidRPr="0084376C" w:rsidDel="0084376C" w:rsidRDefault="0084376C" w:rsidP="0084376C">
      <w:pPr>
        <w:ind w:left="568" w:hanging="284"/>
        <w:rPr>
          <w:del w:id="45" w:author="Milos Tesanovic" w:date="2020-04-22T16:45:00Z"/>
          <w:rFonts w:eastAsia="Malgun Gothic"/>
          <w:noProof/>
        </w:rPr>
      </w:pPr>
      <w:del w:id="46" w:author="Milos Tesanovic" w:date="2020-04-22T16:45:00Z">
        <w:r w:rsidRPr="0084376C" w:rsidDel="0084376C">
          <w:rPr>
            <w:rFonts w:eastAsia="Malgun Gothic"/>
            <w:noProof/>
          </w:rPr>
          <w:delText>1&gt;</w:delText>
        </w:r>
        <w:r w:rsidRPr="0084376C" w:rsidDel="0084376C">
          <w:rPr>
            <w:rFonts w:eastAsia="Malgun Gothic"/>
            <w:noProof/>
          </w:rPr>
          <w:tab/>
          <w:delText>if the Buffer Status reporting procedure determines that at least one Pre-emptive BSR has been triggered and not cancelled:</w:delText>
        </w:r>
      </w:del>
    </w:p>
    <w:p w14:paraId="05D61F48" w14:textId="0EC22416" w:rsidR="0084376C" w:rsidRPr="0084376C" w:rsidDel="0084376C" w:rsidRDefault="0084376C" w:rsidP="0084376C">
      <w:pPr>
        <w:ind w:left="851" w:hanging="284"/>
        <w:rPr>
          <w:del w:id="47" w:author="Milos Tesanovic" w:date="2020-04-22T16:45:00Z"/>
          <w:rFonts w:eastAsia="Malgun Gothic"/>
          <w:noProof/>
        </w:rPr>
      </w:pPr>
      <w:del w:id="48" w:author="Milos Tesanovic" w:date="2020-04-22T16:45:00Z">
        <w:r w:rsidRPr="0084376C" w:rsidDel="0084376C">
          <w:rPr>
            <w:rFonts w:eastAsia="Malgun Gothic"/>
            <w:noProof/>
            <w:lang w:eastAsia="ko-KR"/>
          </w:rPr>
          <w:delText>2&gt;</w:delText>
        </w:r>
        <w:r w:rsidRPr="0084376C" w:rsidDel="0084376C">
          <w:rPr>
            <w:rFonts w:eastAsia="Malgun Gothic"/>
            <w:noProof/>
          </w:rPr>
          <w:tab/>
          <w:delText xml:space="preserve">if UL-SCH resources are available for a </w:delText>
        </w:r>
        <w:r w:rsidRPr="0084376C" w:rsidDel="0084376C">
          <w:rPr>
            <w:rFonts w:eastAsia="Malgun Gothic"/>
            <w:noProof/>
            <w:lang w:eastAsia="ko-KR"/>
          </w:rPr>
          <w:delText xml:space="preserve">new </w:delText>
        </w:r>
        <w:r w:rsidRPr="0084376C" w:rsidDel="0084376C">
          <w:rPr>
            <w:rFonts w:eastAsia="Malgun Gothic"/>
            <w:noProof/>
          </w:rPr>
          <w:delText>transmission and the UL-SCH resources can accommodate the Pre-emptive BSR MAC CE plus its subheader as a result of logical channel prioritization:</w:delText>
        </w:r>
      </w:del>
    </w:p>
    <w:p w14:paraId="027AC5C5" w14:textId="04DBCC1B" w:rsidR="0084376C" w:rsidRPr="0084376C" w:rsidDel="0084376C" w:rsidRDefault="0084376C" w:rsidP="0084376C">
      <w:pPr>
        <w:ind w:left="1135" w:hanging="284"/>
        <w:rPr>
          <w:del w:id="49" w:author="Milos Tesanovic" w:date="2020-04-22T16:45:00Z"/>
          <w:rFonts w:eastAsia="Malgun Gothic"/>
          <w:noProof/>
        </w:rPr>
      </w:pPr>
      <w:del w:id="50" w:author="Milos Tesanovic" w:date="2020-04-22T16:45:00Z">
        <w:r w:rsidRPr="0084376C" w:rsidDel="0084376C">
          <w:rPr>
            <w:rFonts w:eastAsia="Malgun Gothic"/>
            <w:noProof/>
            <w:lang w:eastAsia="ko-KR"/>
          </w:rPr>
          <w:delText>3&gt;</w:delText>
        </w:r>
        <w:r w:rsidRPr="0084376C" w:rsidDel="0084376C">
          <w:rPr>
            <w:rFonts w:eastAsia="Malgun Gothic"/>
            <w:noProof/>
          </w:rPr>
          <w:tab/>
          <w:delText xml:space="preserve">instruct the Multiplexing and Assembly procedure to generate the Pre-emptive BSR MAC </w:delText>
        </w:r>
        <w:r w:rsidRPr="0084376C" w:rsidDel="0084376C">
          <w:rPr>
            <w:rFonts w:eastAsia="Malgun Gothic"/>
            <w:noProof/>
            <w:lang w:eastAsia="ko-KR"/>
          </w:rPr>
          <w:delText>CE</w:delText>
        </w:r>
        <w:r w:rsidRPr="0084376C" w:rsidDel="0084376C">
          <w:rPr>
            <w:rFonts w:eastAsia="Malgun Gothic"/>
            <w:noProof/>
          </w:rPr>
          <w:delText>.</w:delText>
        </w:r>
      </w:del>
    </w:p>
    <w:p w14:paraId="3B01BFAA" w14:textId="3407501A" w:rsidR="0084376C" w:rsidRPr="0084376C" w:rsidDel="0084376C" w:rsidRDefault="0084376C" w:rsidP="0084376C">
      <w:pPr>
        <w:ind w:left="851" w:hanging="284"/>
        <w:rPr>
          <w:del w:id="51" w:author="Milos Tesanovic" w:date="2020-04-22T16:45:00Z"/>
          <w:rFonts w:eastAsia="Malgun Gothic"/>
          <w:noProof/>
        </w:rPr>
      </w:pPr>
      <w:del w:id="52" w:author="Milos Tesanovic" w:date="2020-04-22T16:45:00Z">
        <w:r w:rsidRPr="0084376C" w:rsidDel="0084376C">
          <w:rPr>
            <w:rFonts w:eastAsia="Malgun Gothic"/>
            <w:noProof/>
          </w:rPr>
          <w:delText>2&gt;</w:delText>
        </w:r>
        <w:r w:rsidRPr="0084376C" w:rsidDel="0084376C">
          <w:rPr>
            <w:rFonts w:eastAsia="Malgun Gothic"/>
            <w:noProof/>
          </w:rPr>
          <w:tab/>
          <w:delText>else:</w:delText>
        </w:r>
      </w:del>
    </w:p>
    <w:p w14:paraId="4D22BB95" w14:textId="5A668B6F" w:rsidR="0084376C" w:rsidRPr="0084376C" w:rsidDel="0084376C" w:rsidRDefault="0084376C" w:rsidP="0084376C">
      <w:pPr>
        <w:ind w:left="1135" w:hanging="284"/>
        <w:rPr>
          <w:del w:id="53" w:author="Milos Tesanovic" w:date="2020-04-22T16:45:00Z"/>
          <w:rFonts w:eastAsia="Malgun Gothic"/>
          <w:noProof/>
        </w:rPr>
      </w:pPr>
      <w:del w:id="54" w:author="Milos Tesanovic" w:date="2020-04-22T16:45:00Z">
        <w:r w:rsidRPr="0084376C" w:rsidDel="0084376C">
          <w:rPr>
            <w:rFonts w:eastAsia="Malgun Gothic"/>
            <w:noProof/>
          </w:rPr>
          <w:delText>3&gt;</w:delText>
        </w:r>
        <w:r w:rsidRPr="0084376C" w:rsidDel="0084376C">
          <w:rPr>
            <w:rFonts w:eastAsia="Malgun Gothic"/>
            <w:noProof/>
          </w:rPr>
          <w:tab/>
          <w:delText>trigger a Scheduling Request.</w:delText>
        </w:r>
      </w:del>
    </w:p>
    <w:p w14:paraId="48831B9E" w14:textId="77777777" w:rsidR="0084376C" w:rsidRPr="0084376C" w:rsidRDefault="0084376C" w:rsidP="0084376C">
      <w:pPr>
        <w:keepLines/>
        <w:ind w:left="1135" w:hanging="851"/>
        <w:rPr>
          <w:noProof/>
        </w:rPr>
      </w:pPr>
      <w:r w:rsidRPr="0084376C">
        <w:rPr>
          <w:noProof/>
        </w:rPr>
        <w:t>NOTE 2:</w:t>
      </w:r>
      <w:r w:rsidRPr="0084376C">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68C76A17" w14:textId="17337B7D" w:rsidR="0084376C" w:rsidRPr="0084376C" w:rsidRDefault="0084376C" w:rsidP="0084376C">
      <w:pPr>
        <w:rPr>
          <w:lang w:eastAsia="ko-KR"/>
        </w:rPr>
      </w:pPr>
      <w:del w:id="55" w:author="Milos Tesanovic" w:date="2020-04-23T22:49:00Z">
        <w:r w:rsidRPr="0084376C" w:rsidDel="00F2539F">
          <w:rPr>
            <w:rFonts w:eastAsia="Malgun Gothic"/>
            <w:lang w:eastAsia="ko-KR"/>
          </w:rPr>
          <w:delText xml:space="preserve">For the case when Pre-emptive BSR is being sent, a MAC PDU may contain one BSR MAC CE for Pre-emptive BSR, and one BSR MAC CE for BSR other than Pre-emptive BSR. </w:delText>
        </w:r>
      </w:del>
      <w:r w:rsidRPr="0084376C">
        <w:rPr>
          <w:lang w:eastAsia="ko-KR"/>
        </w:rPr>
        <w:t xml:space="preserve">A MAC PDU </w:t>
      </w:r>
      <w:del w:id="56" w:author="Milos Tesanovic" w:date="2020-04-23T22:49:00Z">
        <w:r w:rsidRPr="0084376C" w:rsidDel="00F2539F">
          <w:rPr>
            <w:rFonts w:eastAsia="Malgun Gothic"/>
            <w:lang w:eastAsia="ko-KR"/>
          </w:rPr>
          <w:delText xml:space="preserve">not containing a BSR MAC CE for Pre-emptive BSR </w:delText>
        </w:r>
      </w:del>
      <w:r w:rsidRPr="0084376C">
        <w:rPr>
          <w:lang w:eastAsia="ko-KR"/>
        </w:rPr>
        <w:t>shall contain at most one BSR MAC CE, even when multiple events have triggered a BSR. The Regular BSR and the Periodic BSR shall have precedence over the padding BSR.</w:t>
      </w:r>
    </w:p>
    <w:p w14:paraId="453DF190" w14:textId="77777777" w:rsidR="0084376C" w:rsidRPr="0084376C" w:rsidRDefault="0084376C" w:rsidP="0084376C">
      <w:pPr>
        <w:rPr>
          <w:lang w:eastAsia="ko-KR"/>
        </w:rPr>
      </w:pPr>
      <w:r w:rsidRPr="0084376C">
        <w:rPr>
          <w:lang w:eastAsia="ko-KR"/>
        </w:rPr>
        <w:t xml:space="preserve">The MAC entity shall restart </w:t>
      </w:r>
      <w:r w:rsidRPr="0084376C">
        <w:rPr>
          <w:i/>
          <w:lang w:eastAsia="ko-KR"/>
        </w:rPr>
        <w:t>retxBSR-Timer</w:t>
      </w:r>
      <w:r w:rsidRPr="0084376C">
        <w:rPr>
          <w:lang w:eastAsia="ko-KR"/>
        </w:rPr>
        <w:t xml:space="preserve"> upon reception of a grant for transmission of new data on any UL-SCH.</w:t>
      </w:r>
    </w:p>
    <w:p w14:paraId="7468E8CB" w14:textId="76C3E695" w:rsidR="0084376C" w:rsidRPr="0084376C" w:rsidRDefault="0084376C" w:rsidP="0084376C">
      <w:pPr>
        <w:rPr>
          <w:lang w:eastAsia="ko-KR"/>
        </w:rPr>
      </w:pPr>
      <w:r w:rsidRPr="0084376C">
        <w:rPr>
          <w:lang w:eastAsia="ko-KR"/>
        </w:rPr>
        <w:t xml:space="preserve">All triggered BSRs </w:t>
      </w:r>
      <w:del w:id="57" w:author="Milos Tesanovic" w:date="2020-04-22T16:46:00Z">
        <w:r w:rsidRPr="0084376C" w:rsidDel="00787895">
          <w:rPr>
            <w:rFonts w:eastAsia="Malgun Gothic"/>
            <w:lang w:eastAsia="ko-KR"/>
          </w:rPr>
          <w:delText xml:space="preserve">other than Pre-emptive BSR </w:delText>
        </w:r>
      </w:del>
      <w:r w:rsidRPr="0084376C">
        <w:rPr>
          <w:lang w:eastAsia="ko-KR"/>
        </w:rPr>
        <w:t xml:space="preserve">may be cancelled when the UL grant(s) can accommodate all pending data available for transmission but is not sufficient to additionally accommodate the BSR MAC CE plus its subheader. All BSRs </w:t>
      </w:r>
      <w:del w:id="58" w:author="Milos Tesanovic" w:date="2020-04-22T16:46:00Z">
        <w:r w:rsidRPr="0084376C" w:rsidDel="00787895">
          <w:rPr>
            <w:rFonts w:eastAsia="Malgun Gothic"/>
            <w:lang w:eastAsia="ko-KR"/>
          </w:rPr>
          <w:delText xml:space="preserve">other than Pre-emptive BSR </w:delText>
        </w:r>
      </w:del>
      <w:r w:rsidRPr="0084376C">
        <w:rPr>
          <w:lang w:eastAsia="ko-KR"/>
        </w:rPr>
        <w:t>triggered prior to MAC PDU assembly shall be cancelled when a MAC PDU is transmitted, regardless of LBT failure indication from lower layers, and this PDU includes a Long or Short BSR</w:t>
      </w:r>
      <w:r w:rsidRPr="0084376C">
        <w:t xml:space="preserve"> </w:t>
      </w:r>
      <w:r w:rsidRPr="0084376C">
        <w:rPr>
          <w:lang w:eastAsia="ko-KR"/>
        </w:rPr>
        <w:t xml:space="preserve">MAC CE which contains buffer status up to (and including) the last event that triggered a BSR prior to the MAC PDU </w:t>
      </w:r>
      <w:r w:rsidRPr="0084376C">
        <w:rPr>
          <w:lang w:eastAsia="ko-KR"/>
        </w:rPr>
        <w:lastRenderedPageBreak/>
        <w:t>assembly.</w:t>
      </w:r>
      <w:r w:rsidRPr="0084376C">
        <w:rPr>
          <w:rFonts w:eastAsia="Malgun Gothic"/>
          <w:lang w:eastAsia="ko-KR"/>
        </w:rPr>
        <w:t xml:space="preserve"> </w:t>
      </w:r>
      <w:del w:id="59" w:author="Milos Tesanovic" w:date="2020-04-22T16:46:00Z">
        <w:r w:rsidRPr="0084376C" w:rsidDel="00787895">
          <w:rPr>
            <w:rFonts w:eastAsia="Malgun Gothic"/>
            <w:lang w:eastAsia="ko-KR"/>
          </w:rPr>
          <w:delText>A Pre-emptive BSR shall be cancelled when a MAC PDU is transmitted and this PDU includes the corresponding Pre-emptive BSR</w:delText>
        </w:r>
        <w:r w:rsidRPr="0084376C" w:rsidDel="00787895">
          <w:rPr>
            <w:rFonts w:eastAsia="Malgun Gothic"/>
            <w:lang w:eastAsia="en-US"/>
          </w:rPr>
          <w:delText xml:space="preserve"> </w:delText>
        </w:r>
        <w:r w:rsidRPr="0084376C" w:rsidDel="00787895">
          <w:rPr>
            <w:rFonts w:eastAsia="Malgun Gothic"/>
            <w:lang w:eastAsia="ko-KR"/>
          </w:rPr>
          <w:delText>MAC CE.</w:delText>
        </w:r>
      </w:del>
    </w:p>
    <w:p w14:paraId="77B79886" w14:textId="77777777" w:rsidR="0084376C" w:rsidRPr="0084376C" w:rsidRDefault="0084376C" w:rsidP="0084376C">
      <w:pPr>
        <w:keepLines/>
        <w:ind w:left="1135" w:hanging="851"/>
        <w:rPr>
          <w:noProof/>
        </w:rPr>
      </w:pPr>
      <w:r w:rsidRPr="0084376C">
        <w:rPr>
          <w:noProof/>
        </w:rPr>
        <w:t>NOTE 3:</w:t>
      </w:r>
      <w:r w:rsidRPr="0084376C">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5963325B" w14:textId="6FD9E6E8" w:rsidR="0084376C" w:rsidRPr="0084376C" w:rsidDel="00F305F2" w:rsidRDefault="0084376C" w:rsidP="0084376C">
      <w:pPr>
        <w:keepLines/>
        <w:ind w:left="1135" w:hanging="851"/>
        <w:rPr>
          <w:del w:id="60" w:author="Milos Tesanovic" w:date="2020-04-22T16:58:00Z"/>
          <w:rFonts w:eastAsia="Malgun Gothic"/>
          <w:noProof/>
          <w:lang w:eastAsia="en-US"/>
        </w:rPr>
      </w:pPr>
      <w:del w:id="61" w:author="Milos Tesanovic" w:date="2020-04-22T16:58:00Z">
        <w:r w:rsidRPr="0084376C" w:rsidDel="00F305F2">
          <w:rPr>
            <w:rFonts w:eastAsia="Malgun Gothic"/>
            <w:noProof/>
            <w:lang w:eastAsia="en-US"/>
          </w:rPr>
          <w:delText>NOTE</w:delText>
        </w:r>
        <w:r w:rsidRPr="0084376C" w:rsidDel="00F305F2">
          <w:rPr>
            <w:noProof/>
          </w:rPr>
          <w:delText xml:space="preserve"> 4</w:delText>
        </w:r>
        <w:r w:rsidRPr="0084376C" w:rsidDel="00F305F2">
          <w:rPr>
            <w:rFonts w:eastAsia="Malgun Gothic"/>
            <w:noProof/>
            <w:lang w:eastAsia="en-US"/>
          </w:rPr>
          <w:delText>:</w:delText>
        </w:r>
        <w:r w:rsidRPr="0084376C" w:rsidDel="00F305F2">
          <w:rPr>
            <w:rFonts w:eastAsia="Malgun Gothic"/>
            <w:noProof/>
            <w:lang w:eastAsia="en-US"/>
          </w:rPr>
          <w:tab/>
        </w:r>
        <w:r w:rsidRPr="0084376C" w:rsidDel="00F305F2">
          <w:rPr>
            <w:lang w:eastAsia="zh-CN"/>
          </w:rPr>
          <w:delText>Pre-emptive BSR may be used for the case of dual-connected IAB node. It is up to network implementation to work out the associated MAC entity or entities, and the associated expected amount of data. For the case of dual-connected IAB node, there may be ambiguity in Pre-emptive BSR calculations and interpretation by the receiving nodes in case where BH RLC channels mapped to different egress Cell Groups are not mapped to different ingress LCGs.</w:delText>
        </w:r>
      </w:del>
    </w:p>
    <w:p w14:paraId="60DBC554" w14:textId="1CF0EB43" w:rsidR="004E290C" w:rsidRDefault="0084376C" w:rsidP="004E290C">
      <w:pPr>
        <w:keepLines/>
        <w:ind w:left="1135" w:hanging="851"/>
        <w:rPr>
          <w:noProof/>
        </w:rPr>
      </w:pPr>
      <w:r w:rsidRPr="0084376C">
        <w:rPr>
          <w:noProof/>
        </w:rPr>
        <w:t xml:space="preserve">NOTE </w:t>
      </w:r>
      <w:del w:id="62" w:author="Milos Tesanovic" w:date="2020-04-22T16:58:00Z">
        <w:r w:rsidRPr="0084376C" w:rsidDel="00F305F2">
          <w:rPr>
            <w:noProof/>
          </w:rPr>
          <w:delText>5</w:delText>
        </w:r>
      </w:del>
      <w:ins w:id="63" w:author="Milos Tesanovic" w:date="2020-04-22T16:58:00Z">
        <w:r w:rsidR="00F305F2">
          <w:rPr>
            <w:noProof/>
          </w:rPr>
          <w:t>4</w:t>
        </w:r>
      </w:ins>
      <w:r w:rsidRPr="0084376C">
        <w:rPr>
          <w:noProof/>
        </w:rPr>
        <w:t>:</w:t>
      </w:r>
      <w:r w:rsidRPr="0084376C">
        <w:rPr>
          <w:noProof/>
        </w:rPr>
        <w:tab/>
        <w:t xml:space="preserve">If a HARQ process is configured with </w:t>
      </w:r>
      <w:r w:rsidRPr="0084376C">
        <w:rPr>
          <w:i/>
          <w:noProof/>
          <w:lang w:eastAsia="ko-KR"/>
        </w:rPr>
        <w:t>cg-RetransmissionTimer</w:t>
      </w:r>
      <w:r w:rsidRPr="0084376C">
        <w:rPr>
          <w:noProof/>
        </w:rPr>
        <w:t xml:space="preserve"> and if the BSR is already included in a MAC PDU for transmission by this HARQ process, but not yet transmitted by lower layers, it is up to UE implementation how to handle the BSR content.</w:t>
      </w:r>
    </w:p>
    <w:p w14:paraId="2212D705" w14:textId="77777777" w:rsidR="004E290C" w:rsidRDefault="004E290C" w:rsidP="004E290C">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33394A0" w14:textId="605FABFC" w:rsidR="004E290C" w:rsidRPr="0084376C" w:rsidRDefault="004E290C" w:rsidP="004E290C">
      <w:pPr>
        <w:keepNext/>
        <w:keepLines/>
        <w:spacing w:before="120"/>
        <w:ind w:left="1134" w:hanging="1134"/>
        <w:outlineLvl w:val="2"/>
        <w:rPr>
          <w:ins w:id="64" w:author="Milos Tesanovic" w:date="2020-04-22T16:54:00Z"/>
          <w:rFonts w:ascii="Arial" w:hAnsi="Arial"/>
          <w:sz w:val="28"/>
          <w:lang w:eastAsia="ko-KR"/>
        </w:rPr>
      </w:pPr>
      <w:ins w:id="65" w:author="Milos Tesanovic" w:date="2020-04-22T16:54:00Z">
        <w:r w:rsidRPr="0084376C">
          <w:rPr>
            <w:rFonts w:ascii="Arial" w:hAnsi="Arial"/>
            <w:sz w:val="28"/>
            <w:lang w:eastAsia="ko-KR"/>
          </w:rPr>
          <w:t>5.4.</w:t>
        </w:r>
        <w:r w:rsidR="000C739E">
          <w:rPr>
            <w:rFonts w:ascii="Arial" w:hAnsi="Arial"/>
            <w:sz w:val="28"/>
            <w:lang w:eastAsia="ko-KR"/>
          </w:rPr>
          <w:t>x</w:t>
        </w:r>
        <w:r w:rsidRPr="0084376C">
          <w:rPr>
            <w:rFonts w:ascii="Arial" w:hAnsi="Arial"/>
            <w:sz w:val="28"/>
            <w:lang w:eastAsia="ko-KR"/>
          </w:rPr>
          <w:tab/>
        </w:r>
        <w:r>
          <w:rPr>
            <w:rFonts w:ascii="Arial" w:hAnsi="Arial"/>
            <w:sz w:val="28"/>
            <w:lang w:eastAsia="ko-KR"/>
          </w:rPr>
          <w:t xml:space="preserve">Pre-emptive </w:t>
        </w:r>
        <w:r w:rsidRPr="0084376C">
          <w:rPr>
            <w:rFonts w:ascii="Arial" w:hAnsi="Arial"/>
            <w:sz w:val="28"/>
            <w:lang w:eastAsia="ko-KR"/>
          </w:rPr>
          <w:t>Buffer Status Reporting</w:t>
        </w:r>
      </w:ins>
    </w:p>
    <w:p w14:paraId="1CD9A89A" w14:textId="33905739" w:rsidR="004E290C" w:rsidRPr="0084376C" w:rsidRDefault="00F305F2" w:rsidP="004E290C">
      <w:pPr>
        <w:rPr>
          <w:ins w:id="66" w:author="Milos Tesanovic" w:date="2020-04-22T16:54:00Z"/>
          <w:lang w:eastAsia="ko-KR"/>
        </w:rPr>
      </w:pPr>
      <w:ins w:id="67" w:author="Milos Tesanovic" w:date="2020-04-22T16:55:00Z">
        <w:r w:rsidRPr="00F305F2">
          <w:rPr>
            <w:rFonts w:eastAsia="Malgun Gothic"/>
            <w:lang w:eastAsia="ko-KR"/>
          </w:rPr>
          <w:t xml:space="preserve">The </w:t>
        </w:r>
        <w:r>
          <w:rPr>
            <w:rFonts w:eastAsia="Malgun Gothic"/>
            <w:lang w:eastAsia="ko-KR"/>
          </w:rPr>
          <w:t>Pre-em</w:t>
        </w:r>
      </w:ins>
      <w:ins w:id="68" w:author="Milos Tesanovic" w:date="2020-04-22T16:56:00Z">
        <w:r>
          <w:rPr>
            <w:rFonts w:eastAsia="Malgun Gothic"/>
            <w:lang w:eastAsia="ko-KR"/>
          </w:rPr>
          <w:t>p</w:t>
        </w:r>
      </w:ins>
      <w:ins w:id="69" w:author="Milos Tesanovic" w:date="2020-04-22T16:55:00Z">
        <w:r>
          <w:rPr>
            <w:rFonts w:eastAsia="Malgun Gothic"/>
            <w:lang w:eastAsia="ko-KR"/>
          </w:rPr>
          <w:t xml:space="preserve">tive </w:t>
        </w:r>
        <w:r w:rsidRPr="00F305F2">
          <w:rPr>
            <w:rFonts w:eastAsia="Malgun Gothic"/>
            <w:lang w:eastAsia="ko-KR"/>
          </w:rPr>
          <w:t>Buffer Status reporting (</w:t>
        </w:r>
      </w:ins>
      <w:ins w:id="70" w:author="Milos Tesanovic" w:date="2020-04-22T17:04:00Z">
        <w:r w:rsidR="00DC0A42">
          <w:rPr>
            <w:rFonts w:eastAsia="Malgun Gothic"/>
            <w:lang w:eastAsia="ko-KR"/>
          </w:rPr>
          <w:t xml:space="preserve">Pre-emptive </w:t>
        </w:r>
      </w:ins>
      <w:ins w:id="71" w:author="Milos Tesanovic" w:date="2020-04-22T16:55:00Z">
        <w:r w:rsidRPr="00F305F2">
          <w:rPr>
            <w:rFonts w:eastAsia="Malgun Gothic"/>
            <w:lang w:eastAsia="ko-KR"/>
          </w:rPr>
          <w:t xml:space="preserve">BSR) procedure is used </w:t>
        </w:r>
      </w:ins>
      <w:ins w:id="72" w:author="Milos Tesanovic" w:date="2020-04-22T16:56:00Z">
        <w:r w:rsidRPr="0084376C">
          <w:rPr>
            <w:rFonts w:eastAsia="Malgun Gothic"/>
            <w:lang w:eastAsia="ko-KR"/>
          </w:rPr>
          <w:t xml:space="preserve">by an IAB-MT </w:t>
        </w:r>
      </w:ins>
      <w:ins w:id="73" w:author="Milos Tesanovic" w:date="2020-04-22T16:55:00Z">
        <w:r w:rsidRPr="00F305F2">
          <w:rPr>
            <w:rFonts w:eastAsia="Malgun Gothic"/>
            <w:lang w:eastAsia="ko-KR"/>
          </w:rPr>
          <w:t xml:space="preserve">to </w:t>
        </w:r>
      </w:ins>
      <w:ins w:id="74" w:author="Milos Tesanovic" w:date="2020-04-22T16:56:00Z">
        <w:r w:rsidRPr="0084376C">
          <w:rPr>
            <w:rFonts w:eastAsia="Malgun Gothic"/>
            <w:lang w:eastAsia="ko-KR"/>
          </w:rPr>
          <w:t>provide its parent IAB-DU with the information about the amount of the data expected to arrive at the MT of the IAB node from its child node(s) and or UE(s) connected to it</w:t>
        </w:r>
        <w:r>
          <w:rPr>
            <w:rFonts w:eastAsia="Malgun Gothic"/>
            <w:lang w:eastAsia="ko-KR"/>
          </w:rPr>
          <w:t>.</w:t>
        </w:r>
      </w:ins>
    </w:p>
    <w:p w14:paraId="125E4B21" w14:textId="77777777" w:rsidR="004E290C" w:rsidRPr="0084376C" w:rsidRDefault="004E290C" w:rsidP="004E290C">
      <w:pPr>
        <w:overflowPunct/>
        <w:autoSpaceDE/>
        <w:adjustRightInd/>
        <w:rPr>
          <w:ins w:id="75" w:author="Milos Tesanovic" w:date="2020-04-22T16:54:00Z"/>
          <w:rFonts w:eastAsia="Malgun Gothic"/>
          <w:noProof/>
          <w:lang w:eastAsia="en-US"/>
        </w:rPr>
      </w:pPr>
      <w:ins w:id="76" w:author="Milos Tesanovic" w:date="2020-04-22T16:54:00Z">
        <w:r w:rsidRPr="0084376C">
          <w:rPr>
            <w:rFonts w:eastAsia="Malgun Gothic"/>
            <w:noProof/>
            <w:lang w:eastAsia="en-US"/>
          </w:rPr>
          <w:t>If configured, Pre-emptive BSR may be triggered for the specific case of an IAB-MT if any of the following events occur:</w:t>
        </w:r>
      </w:ins>
    </w:p>
    <w:p w14:paraId="4674ED61" w14:textId="77777777" w:rsidR="004E290C" w:rsidRPr="0084376C" w:rsidRDefault="004E290C" w:rsidP="004E290C">
      <w:pPr>
        <w:ind w:left="568" w:hanging="284"/>
        <w:rPr>
          <w:ins w:id="77" w:author="Milos Tesanovic" w:date="2020-04-22T16:54:00Z"/>
          <w:rFonts w:eastAsia="Malgun Gothic"/>
          <w:lang w:eastAsia="ko-KR"/>
        </w:rPr>
      </w:pPr>
      <w:ins w:id="78" w:author="Milos Tesanovic" w:date="2020-04-22T16:54:00Z">
        <w:r w:rsidRPr="0084376C">
          <w:rPr>
            <w:rFonts w:eastAsia="Malgun Gothic"/>
            <w:lang w:eastAsia="ko-KR"/>
          </w:rPr>
          <w:t>-</w:t>
        </w:r>
        <w:r w:rsidRPr="0084376C">
          <w:rPr>
            <w:rFonts w:eastAsia="Malgun Gothic"/>
            <w:lang w:eastAsia="ko-KR"/>
          </w:rPr>
          <w:tab/>
        </w:r>
        <w:r w:rsidRPr="0084376C">
          <w:rPr>
            <w:rFonts w:eastAsia="Malgun Gothic"/>
            <w:noProof/>
          </w:rPr>
          <w:t>UL grant is provided to child IAB node or UE;</w:t>
        </w:r>
      </w:ins>
    </w:p>
    <w:p w14:paraId="0EC38B84" w14:textId="77777777" w:rsidR="004E290C" w:rsidRPr="0084376C" w:rsidRDefault="004E290C" w:rsidP="004E290C">
      <w:pPr>
        <w:ind w:left="568" w:hanging="284"/>
        <w:rPr>
          <w:ins w:id="79" w:author="Milos Tesanovic" w:date="2020-04-22T16:54:00Z"/>
          <w:rFonts w:eastAsia="Malgun Gothic"/>
          <w:noProof/>
        </w:rPr>
      </w:pPr>
      <w:ins w:id="80" w:author="Milos Tesanovic" w:date="2020-04-22T16:54:00Z">
        <w:r w:rsidRPr="0084376C">
          <w:rPr>
            <w:rFonts w:eastAsia="Malgun Gothic"/>
            <w:lang w:eastAsia="ko-KR"/>
          </w:rPr>
          <w:t>-</w:t>
        </w:r>
        <w:r w:rsidRPr="0084376C">
          <w:rPr>
            <w:rFonts w:eastAsia="Malgun Gothic"/>
            <w:lang w:eastAsia="ko-KR"/>
          </w:rPr>
          <w:tab/>
        </w:r>
        <w:r w:rsidRPr="0084376C">
          <w:rPr>
            <w:rFonts w:eastAsia="Malgun Gothic"/>
            <w:noProof/>
          </w:rPr>
          <w:t>BSR is received from child IAB node or UE.</w:t>
        </w:r>
      </w:ins>
    </w:p>
    <w:p w14:paraId="6FF86095" w14:textId="77777777" w:rsidR="004E290C" w:rsidRPr="0084376C" w:rsidRDefault="004E290C" w:rsidP="004E290C">
      <w:pPr>
        <w:rPr>
          <w:ins w:id="81" w:author="Milos Tesanovic" w:date="2020-04-22T16:54:00Z"/>
          <w:noProof/>
          <w:lang w:eastAsia="ko-KR"/>
        </w:rPr>
      </w:pPr>
      <w:ins w:id="82" w:author="Milos Tesanovic" w:date="2020-04-22T16:54:00Z">
        <w:r w:rsidRPr="0084376C">
          <w:rPr>
            <w:noProof/>
            <w:lang w:eastAsia="ko-KR"/>
          </w:rPr>
          <w:t>The MAC entity shall:</w:t>
        </w:r>
      </w:ins>
    </w:p>
    <w:p w14:paraId="5085C31D" w14:textId="77777777" w:rsidR="004E290C" w:rsidRPr="0084376C" w:rsidRDefault="004E290C" w:rsidP="004E290C">
      <w:pPr>
        <w:ind w:left="568" w:hanging="284"/>
        <w:rPr>
          <w:ins w:id="83" w:author="Milos Tesanovic" w:date="2020-04-22T16:54:00Z"/>
          <w:rFonts w:eastAsia="Malgun Gothic"/>
          <w:noProof/>
        </w:rPr>
      </w:pPr>
      <w:ins w:id="84" w:author="Milos Tesanovic" w:date="2020-04-22T16:54:00Z">
        <w:r w:rsidRPr="0084376C">
          <w:rPr>
            <w:rFonts w:eastAsia="Malgun Gothic"/>
            <w:noProof/>
          </w:rPr>
          <w:t>1&gt;</w:t>
        </w:r>
        <w:r w:rsidRPr="0084376C">
          <w:rPr>
            <w:rFonts w:eastAsia="Malgun Gothic"/>
            <w:noProof/>
          </w:rPr>
          <w:tab/>
          <w:t>if the Buffer Status reporting procedure determines that at least one Pre-emptive BSR has been triggered and not cancelled:</w:t>
        </w:r>
      </w:ins>
    </w:p>
    <w:p w14:paraId="369B0E78" w14:textId="77777777" w:rsidR="004E290C" w:rsidRPr="0084376C" w:rsidRDefault="004E290C" w:rsidP="004E290C">
      <w:pPr>
        <w:ind w:left="851" w:hanging="284"/>
        <w:rPr>
          <w:ins w:id="85" w:author="Milos Tesanovic" w:date="2020-04-22T16:54:00Z"/>
          <w:rFonts w:eastAsia="Malgun Gothic"/>
          <w:noProof/>
        </w:rPr>
      </w:pPr>
      <w:ins w:id="86" w:author="Milos Tesanovic" w:date="2020-04-22T16:54:00Z">
        <w:r w:rsidRPr="0084376C">
          <w:rPr>
            <w:rFonts w:eastAsia="Malgun Gothic"/>
            <w:noProof/>
            <w:lang w:eastAsia="ko-KR"/>
          </w:rPr>
          <w:t>2&gt;</w:t>
        </w:r>
        <w:r w:rsidRPr="0084376C">
          <w:rPr>
            <w:rFonts w:eastAsia="Malgun Gothic"/>
            <w:noProof/>
          </w:rPr>
          <w:tab/>
          <w:t xml:space="preserve">if UL-SCH resources are available for a </w:t>
        </w:r>
        <w:r w:rsidRPr="0084376C">
          <w:rPr>
            <w:rFonts w:eastAsia="Malgun Gothic"/>
            <w:noProof/>
            <w:lang w:eastAsia="ko-KR"/>
          </w:rPr>
          <w:t xml:space="preserve">new </w:t>
        </w:r>
        <w:r w:rsidRPr="0084376C">
          <w:rPr>
            <w:rFonts w:eastAsia="Malgun Gothic"/>
            <w:noProof/>
          </w:rPr>
          <w:t>transmission and the UL-SCH resources can accommodate the Pre-emptive BSR MAC CE plus its subheader as a result of logical channel prioritization:</w:t>
        </w:r>
      </w:ins>
    </w:p>
    <w:p w14:paraId="7586F0C0" w14:textId="77777777" w:rsidR="004E290C" w:rsidRPr="0084376C" w:rsidRDefault="004E290C" w:rsidP="004E290C">
      <w:pPr>
        <w:ind w:left="1135" w:hanging="284"/>
        <w:rPr>
          <w:ins w:id="87" w:author="Milos Tesanovic" w:date="2020-04-22T16:54:00Z"/>
          <w:rFonts w:eastAsia="Malgun Gothic"/>
          <w:noProof/>
        </w:rPr>
      </w:pPr>
      <w:ins w:id="88" w:author="Milos Tesanovic" w:date="2020-04-22T16:54:00Z">
        <w:r w:rsidRPr="0084376C">
          <w:rPr>
            <w:rFonts w:eastAsia="Malgun Gothic"/>
            <w:noProof/>
            <w:lang w:eastAsia="ko-KR"/>
          </w:rPr>
          <w:t>3&gt;</w:t>
        </w:r>
        <w:r w:rsidRPr="0084376C">
          <w:rPr>
            <w:rFonts w:eastAsia="Malgun Gothic"/>
            <w:noProof/>
          </w:rPr>
          <w:tab/>
          <w:t xml:space="preserve">instruct the Multiplexing and Assembly procedure to generate the Pre-emptive BSR MAC </w:t>
        </w:r>
        <w:r w:rsidRPr="0084376C">
          <w:rPr>
            <w:rFonts w:eastAsia="Malgun Gothic"/>
            <w:noProof/>
            <w:lang w:eastAsia="ko-KR"/>
          </w:rPr>
          <w:t>CE</w:t>
        </w:r>
        <w:r w:rsidRPr="0084376C">
          <w:rPr>
            <w:rFonts w:eastAsia="Malgun Gothic"/>
            <w:noProof/>
          </w:rPr>
          <w:t>.</w:t>
        </w:r>
      </w:ins>
    </w:p>
    <w:p w14:paraId="54CEE9D0" w14:textId="77777777" w:rsidR="004E290C" w:rsidRPr="0084376C" w:rsidRDefault="004E290C" w:rsidP="004E290C">
      <w:pPr>
        <w:ind w:left="851" w:hanging="284"/>
        <w:rPr>
          <w:ins w:id="89" w:author="Milos Tesanovic" w:date="2020-04-22T16:54:00Z"/>
          <w:rFonts w:eastAsia="Malgun Gothic"/>
          <w:noProof/>
        </w:rPr>
      </w:pPr>
      <w:ins w:id="90" w:author="Milos Tesanovic" w:date="2020-04-22T16:54:00Z">
        <w:r w:rsidRPr="0084376C">
          <w:rPr>
            <w:rFonts w:eastAsia="Malgun Gothic"/>
            <w:noProof/>
          </w:rPr>
          <w:t>2&gt;</w:t>
        </w:r>
        <w:r w:rsidRPr="0084376C">
          <w:rPr>
            <w:rFonts w:eastAsia="Malgun Gothic"/>
            <w:noProof/>
          </w:rPr>
          <w:tab/>
          <w:t>else:</w:t>
        </w:r>
      </w:ins>
    </w:p>
    <w:p w14:paraId="20ECB857" w14:textId="77777777" w:rsidR="004E290C" w:rsidRPr="0084376C" w:rsidRDefault="004E290C" w:rsidP="004E290C">
      <w:pPr>
        <w:ind w:left="1135" w:hanging="284"/>
        <w:rPr>
          <w:ins w:id="91" w:author="Milos Tesanovic" w:date="2020-04-22T16:54:00Z"/>
          <w:rFonts w:eastAsia="Malgun Gothic"/>
          <w:noProof/>
        </w:rPr>
      </w:pPr>
      <w:ins w:id="92" w:author="Milos Tesanovic" w:date="2020-04-22T16:54:00Z">
        <w:r w:rsidRPr="0084376C">
          <w:rPr>
            <w:rFonts w:eastAsia="Malgun Gothic"/>
            <w:noProof/>
          </w:rPr>
          <w:t>3&gt;</w:t>
        </w:r>
        <w:r w:rsidRPr="0084376C">
          <w:rPr>
            <w:rFonts w:eastAsia="Malgun Gothic"/>
            <w:noProof/>
          </w:rPr>
          <w:tab/>
          <w:t>trigger a Scheduling Request.</w:t>
        </w:r>
      </w:ins>
    </w:p>
    <w:p w14:paraId="10D30A41" w14:textId="1FC2BB91" w:rsidR="00F2539F" w:rsidRDefault="00F2539F" w:rsidP="004E290C">
      <w:pPr>
        <w:rPr>
          <w:ins w:id="93" w:author="Milos Tesanovic" w:date="2020-04-23T22:50:00Z"/>
          <w:rFonts w:eastAsia="Malgun Gothic"/>
          <w:lang w:eastAsia="ko-KR"/>
        </w:rPr>
      </w:pPr>
      <w:ins w:id="94" w:author="Milos Tesanovic" w:date="2020-04-23T22:50:00Z">
        <w:r w:rsidRPr="0084376C">
          <w:rPr>
            <w:lang w:eastAsia="ko-KR"/>
          </w:rPr>
          <w:t xml:space="preserve">A MAC PDU shall contain at most one </w:t>
        </w:r>
        <w:r>
          <w:rPr>
            <w:lang w:eastAsia="ko-KR"/>
          </w:rPr>
          <w:t xml:space="preserve">Pre-emptive </w:t>
        </w:r>
        <w:r w:rsidRPr="0084376C">
          <w:rPr>
            <w:lang w:eastAsia="ko-KR"/>
          </w:rPr>
          <w:t xml:space="preserve">BSR MAC CE, even when multiple events have triggered a </w:t>
        </w:r>
        <w:r>
          <w:rPr>
            <w:lang w:eastAsia="ko-KR"/>
          </w:rPr>
          <w:t xml:space="preserve">Pre-emptive </w:t>
        </w:r>
        <w:r w:rsidRPr="0084376C">
          <w:rPr>
            <w:lang w:eastAsia="ko-KR"/>
          </w:rPr>
          <w:t>BSR</w:t>
        </w:r>
      </w:ins>
      <w:ins w:id="95" w:author="Milos Tesanovic" w:date="2020-04-23T22:51:00Z">
        <w:r>
          <w:rPr>
            <w:lang w:eastAsia="ko-KR"/>
          </w:rPr>
          <w:t>.</w:t>
        </w:r>
      </w:ins>
    </w:p>
    <w:p w14:paraId="3357586C" w14:textId="37E1A8C7" w:rsidR="004E290C" w:rsidRPr="0084376C" w:rsidRDefault="004E290C" w:rsidP="004E290C">
      <w:pPr>
        <w:rPr>
          <w:ins w:id="96" w:author="Milos Tesanovic" w:date="2020-04-22T16:54:00Z"/>
          <w:lang w:eastAsia="ko-KR"/>
        </w:rPr>
      </w:pPr>
      <w:ins w:id="97" w:author="Milos Tesanovic" w:date="2020-04-22T16:54:00Z">
        <w:r w:rsidRPr="0084376C">
          <w:rPr>
            <w:rFonts w:eastAsia="Malgun Gothic"/>
            <w:lang w:eastAsia="ko-KR"/>
          </w:rPr>
          <w:t>A Pre-emptive BSR shall be cancelled when a MAC PDU is transmitted and this PDU includes the corresponding Pre-emptive BSR</w:t>
        </w:r>
        <w:r w:rsidRPr="0084376C">
          <w:rPr>
            <w:rFonts w:eastAsia="Malgun Gothic"/>
            <w:lang w:eastAsia="en-US"/>
          </w:rPr>
          <w:t xml:space="preserve"> </w:t>
        </w:r>
        <w:r w:rsidRPr="0084376C">
          <w:rPr>
            <w:rFonts w:eastAsia="Malgun Gothic"/>
            <w:lang w:eastAsia="ko-KR"/>
          </w:rPr>
          <w:t>MAC CE.</w:t>
        </w:r>
      </w:ins>
    </w:p>
    <w:p w14:paraId="35F9F909" w14:textId="1ABDF1E9" w:rsidR="004E290C" w:rsidRPr="0084376C" w:rsidRDefault="004E290C" w:rsidP="004E290C">
      <w:pPr>
        <w:keepLines/>
        <w:ind w:left="1135" w:hanging="851"/>
        <w:rPr>
          <w:ins w:id="98" w:author="Milos Tesanovic" w:date="2020-04-22T16:54:00Z"/>
          <w:rFonts w:eastAsia="Malgun Gothic"/>
          <w:noProof/>
          <w:lang w:eastAsia="en-US"/>
        </w:rPr>
      </w:pPr>
      <w:ins w:id="99" w:author="Milos Tesanovic" w:date="2020-04-22T16:54:00Z">
        <w:r w:rsidRPr="0084376C">
          <w:rPr>
            <w:rFonts w:eastAsia="Malgun Gothic"/>
            <w:noProof/>
            <w:lang w:eastAsia="en-US"/>
          </w:rPr>
          <w:t>NOTE:</w:t>
        </w:r>
        <w:r w:rsidRPr="0084376C">
          <w:rPr>
            <w:rFonts w:eastAsia="Malgun Gothic"/>
            <w:noProof/>
            <w:lang w:eastAsia="en-US"/>
          </w:rPr>
          <w:tab/>
        </w:r>
        <w:r w:rsidRPr="0084376C">
          <w:rPr>
            <w:lang w:eastAsia="zh-CN"/>
          </w:rPr>
          <w:t>Pre-emptive BSR may be used for the case of dual-connected IAB node. It is up to network implementation to work out the associated MAC entity or entities, and the associated expected amount of data. For the case of dual-connected IAB node, there may be ambiguity in Pre-emptive BSR calculations and interpretation by the receiving nodes in case where BH RLC channels mapped to different egress Cell Groups are not mapped to different ingress LCGs.</w:t>
        </w:r>
      </w:ins>
    </w:p>
    <w:p w14:paraId="03957FE6" w14:textId="77777777" w:rsidR="004E290C" w:rsidRDefault="004E290C" w:rsidP="004E290C">
      <w:pPr>
        <w:keepLines/>
        <w:rPr>
          <w:noProof/>
        </w:rPr>
      </w:pPr>
    </w:p>
    <w:p w14:paraId="00BE5D6D" w14:textId="77777777" w:rsidR="004E290C" w:rsidRPr="0084376C" w:rsidRDefault="004E290C" w:rsidP="004E290C">
      <w:pPr>
        <w:keepLines/>
        <w:rPr>
          <w:noProof/>
        </w:rPr>
      </w:pPr>
    </w:p>
    <w:p w14:paraId="7E33CE1F" w14:textId="77777777" w:rsidR="0084376C" w:rsidRDefault="0084376C" w:rsidP="0084376C">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5567251" w14:textId="77777777" w:rsidR="0084376C" w:rsidRPr="008E2A69" w:rsidRDefault="0084376C" w:rsidP="0084376C">
      <w:pPr>
        <w:pStyle w:val="Heading3"/>
        <w:rPr>
          <w:ins w:id="100" w:author="Milos Tesanovic" w:date="2020-04-22T16:44:00Z"/>
          <w:lang w:eastAsia="ko-KR"/>
        </w:rPr>
      </w:pPr>
      <w:ins w:id="101" w:author="Milos Tesanovic" w:date="2020-04-22T16:44:00Z">
        <w:r w:rsidRPr="008E2A69">
          <w:rPr>
            <w:lang w:eastAsia="ko-KR"/>
          </w:rPr>
          <w:lastRenderedPageBreak/>
          <w:t>5.</w:t>
        </w:r>
        <w:r>
          <w:rPr>
            <w:rFonts w:eastAsia="SimSun"/>
            <w:lang w:eastAsia="zh-CN"/>
          </w:rPr>
          <w:t>18.x</w:t>
        </w:r>
        <w:r w:rsidRPr="008E2A69">
          <w:rPr>
            <w:lang w:eastAsia="ko-KR"/>
          </w:rPr>
          <w:tab/>
        </w:r>
        <w:r w:rsidRPr="001F17DE">
          <w:rPr>
            <w:lang w:eastAsia="ko-KR"/>
          </w:rPr>
          <w:t>Timing offset adjustment for IAB</w:t>
        </w:r>
      </w:ins>
    </w:p>
    <w:p w14:paraId="506C4C71" w14:textId="77777777" w:rsidR="0084376C" w:rsidRDefault="0084376C" w:rsidP="0084376C">
      <w:pPr>
        <w:rPr>
          <w:ins w:id="102" w:author="Milos Tesanovic" w:date="2020-04-22T16:44:00Z"/>
          <w:lang w:eastAsia="ko-KR"/>
        </w:rPr>
      </w:pPr>
      <w:ins w:id="103" w:author="Milos Tesanovic" w:date="2020-04-22T16:44:00Z">
        <w:r>
          <w:rPr>
            <w:lang w:eastAsia="ko-KR"/>
          </w:rPr>
          <w:t>For IAB operation, in order to achieve time-domain synchronization across multiple backhaul hops, a timing adjustment T</w:t>
        </w:r>
        <w:r w:rsidRPr="001F17DE">
          <w:rPr>
            <w:vertAlign w:val="subscript"/>
            <w:lang w:eastAsia="ko-KR"/>
          </w:rPr>
          <w:t>delta</w:t>
        </w:r>
        <w:r>
          <w:rPr>
            <w:lang w:eastAsia="ko-KR"/>
          </w:rPr>
          <w:t xml:space="preserve"> may be provided to an IAB-MT from its parent IAB-DU. This parameter is applicable only to IAB nodes. The Timing Delta MAC CE carries T</w:t>
        </w:r>
        <w:r w:rsidRPr="001F17DE">
          <w:rPr>
            <w:vertAlign w:val="subscript"/>
            <w:lang w:eastAsia="ko-KR"/>
          </w:rPr>
          <w:t>delta</w:t>
        </w:r>
        <w:r>
          <w:rPr>
            <w:lang w:eastAsia="ko-KR"/>
          </w:rPr>
          <w:t xml:space="preserve">, mapped to an index value </w:t>
        </w:r>
        <w:r>
          <w:rPr>
            <w:i/>
            <w:lang w:eastAsia="ko-KR"/>
          </w:rPr>
          <w:t>Tdelta</w:t>
        </w:r>
        <w:r>
          <w:rPr>
            <w:lang w:eastAsia="ko-KR"/>
          </w:rPr>
          <w:t>.</w:t>
        </w:r>
      </w:ins>
    </w:p>
    <w:p w14:paraId="65BD5BAC" w14:textId="77777777" w:rsidR="0084376C" w:rsidRDefault="0084376C" w:rsidP="0084376C">
      <w:pPr>
        <w:rPr>
          <w:ins w:id="104" w:author="Milos Tesanovic" w:date="2020-04-22T16:44:00Z"/>
          <w:lang w:eastAsia="ko-KR"/>
        </w:rPr>
      </w:pPr>
      <w:ins w:id="105" w:author="Milos Tesanovic" w:date="2020-04-22T16:44:00Z">
        <w:r>
          <w:rPr>
            <w:lang w:eastAsia="ko-KR"/>
          </w:rPr>
          <w:t>Upon reception of a Timing Delta MAC CE the MAC entity shall:</w:t>
        </w:r>
      </w:ins>
    </w:p>
    <w:p w14:paraId="2C72C069" w14:textId="3B5A0F76" w:rsidR="0084376C" w:rsidRDefault="0084376C" w:rsidP="00150AEB">
      <w:pPr>
        <w:pStyle w:val="B1"/>
        <w:numPr>
          <w:ilvl w:val="0"/>
          <w:numId w:val="946"/>
        </w:numPr>
        <w:rPr>
          <w:noProof/>
          <w:lang w:eastAsia="zh-CN"/>
        </w:rPr>
      </w:pPr>
      <w:ins w:id="106" w:author="Milos Tesanovic" w:date="2020-04-22T16:44:00Z">
        <w:r>
          <w:rPr>
            <w:noProof/>
            <w:lang w:eastAsia="zh-CN"/>
          </w:rPr>
          <w:t xml:space="preserve">indicate to lower layers the index value of </w:t>
        </w:r>
        <w:r w:rsidRPr="004B2C77">
          <w:rPr>
            <w:i/>
            <w:noProof/>
            <w:lang w:eastAsia="zh-CN"/>
          </w:rPr>
          <w:t>Tdelta</w:t>
        </w:r>
        <w:r>
          <w:rPr>
            <w:noProof/>
            <w:lang w:eastAsia="zh-CN"/>
          </w:rPr>
          <w:t>.</w:t>
        </w:r>
      </w:ins>
    </w:p>
    <w:bookmarkEnd w:id="9"/>
    <w:p w14:paraId="6B9886EB" w14:textId="77777777" w:rsidR="0084376C" w:rsidRDefault="0084376C" w:rsidP="0084376C">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A5EBC3E" w14:textId="77777777" w:rsidR="00150AEB" w:rsidRPr="00064112" w:rsidRDefault="00150AEB" w:rsidP="00150AEB">
      <w:pPr>
        <w:keepNext/>
        <w:keepLines/>
        <w:spacing w:before="180"/>
        <w:ind w:left="1134" w:hanging="1134"/>
        <w:outlineLvl w:val="1"/>
        <w:rPr>
          <w:rFonts w:ascii="Arial" w:hAnsi="Arial" w:cs="Arial"/>
          <w:sz w:val="32"/>
          <w:lang w:eastAsia="ko-KR"/>
        </w:rPr>
      </w:pPr>
      <w:bookmarkStart w:id="107" w:name="_Toc37296318"/>
      <w:r w:rsidRPr="00064112">
        <w:rPr>
          <w:rFonts w:ascii="Arial" w:hAnsi="Arial" w:cs="Arial"/>
          <w:sz w:val="32"/>
          <w:lang w:eastAsia="ko-KR"/>
        </w:rPr>
        <w:t>5.20</w:t>
      </w:r>
      <w:r w:rsidRPr="00064112">
        <w:rPr>
          <w:rFonts w:ascii="Arial" w:hAnsi="Arial" w:cs="Arial"/>
          <w:sz w:val="32"/>
          <w:lang w:eastAsia="ko-KR"/>
        </w:rPr>
        <w:tab/>
        <w:t>Guard symbols for IAB</w:t>
      </w:r>
    </w:p>
    <w:p w14:paraId="2F686CC4" w14:textId="47B4B0A8" w:rsidR="00150AEB" w:rsidRPr="00064112" w:rsidRDefault="00150AEB" w:rsidP="00150AEB">
      <w:r w:rsidRPr="00064112">
        <w:t>For IAB operation, the MAC entity on the IAB-DU or IAB-donor DU should reserve a sufficient number of symbols at the beginning and</w:t>
      </w:r>
      <w:ins w:id="108" w:author="Milos Tesanovic" w:date="2020-04-23T14:11:00Z">
        <w:r>
          <w:t>/or</w:t>
        </w:r>
      </w:ins>
      <w:r w:rsidRPr="00064112">
        <w:t xml:space="preserve"> the end of</w:t>
      </w:r>
      <w:del w:id="109" w:author="Milos Tesanovic" w:date="2020-04-23T14:11:00Z">
        <w:r w:rsidRPr="00064112" w:rsidDel="00150AEB">
          <w:delText xml:space="preserve"> each</w:delText>
        </w:r>
      </w:del>
      <w:r w:rsidRPr="00064112">
        <w:t xml:space="preserve"> slot</w:t>
      </w:r>
      <w:ins w:id="110" w:author="Milos Tesanovic" w:date="2020-04-23T14:11:00Z">
        <w:r>
          <w:t>s</w:t>
        </w:r>
      </w:ins>
      <w:r w:rsidRPr="00064112">
        <w:t xml:space="preserve"> </w:t>
      </w:r>
      <w:del w:id="111" w:author="Milos Tesanovic" w:date="2020-04-23T14:11:00Z">
        <w:r w:rsidRPr="00064112" w:rsidDel="00150AEB">
          <w:delText>to allow</w:delText>
        </w:r>
      </w:del>
      <w:ins w:id="112" w:author="Milos Tesanovic" w:date="2020-04-23T14:11:00Z">
        <w:r>
          <w:t>where</w:t>
        </w:r>
      </w:ins>
      <w:r w:rsidRPr="00064112">
        <w:t xml:space="preserve"> the child IAB-node </w:t>
      </w:r>
      <w:del w:id="113" w:author="Milos Tesanovic" w:date="2020-04-23T14:12:00Z">
        <w:r w:rsidRPr="00064112" w:rsidDel="00150AEB">
          <w:delText xml:space="preserve">to </w:delText>
        </w:r>
      </w:del>
      <w:r w:rsidRPr="00064112">
        <w:t>switch</w:t>
      </w:r>
      <w:ins w:id="114" w:author="Milos Tesanovic" w:date="2020-04-23T14:12:00Z">
        <w:r>
          <w:t>es</w:t>
        </w:r>
      </w:ins>
      <w:r w:rsidRPr="00064112">
        <w:t xml:space="preserve"> operation from its IAB-DU to its IAB-MT function and operation from its IAB-MT </w:t>
      </w:r>
      <w:del w:id="115" w:author="Milos Tesanovic" w:date="2020-04-23T14:12:00Z">
        <w:r w:rsidRPr="00064112" w:rsidDel="00150AEB">
          <w:delText xml:space="preserve">function </w:delText>
        </w:r>
      </w:del>
      <w:r w:rsidRPr="00064112">
        <w:t>to its IAB-DU</w:t>
      </w:r>
      <w:ins w:id="116" w:author="Milos Tesanovic" w:date="2020-04-23T14:12:00Z">
        <w:r>
          <w:t xml:space="preserve"> function</w:t>
        </w:r>
      </w:ins>
      <w:r w:rsidRPr="00064112">
        <w:t xml:space="preserve">. The MAC entity on the IAB-DU or IAB-donor DU informs the child node about the number of guard symbols it provides via the Provided Guard Symbol MAC CE. The IAB-MT on the child node can inform the </w:t>
      </w:r>
      <w:ins w:id="117" w:author="Milos Tesanovic" w:date="2020-04-23T14:12:00Z">
        <w:r>
          <w:t xml:space="preserve">parent </w:t>
        </w:r>
      </w:ins>
      <w:r w:rsidRPr="00064112">
        <w:t>IAB-DU or IAB-donor DU about the number of guard symbols desired via the Desired Guard Symbol MAC CE.</w:t>
      </w:r>
    </w:p>
    <w:p w14:paraId="542177AA" w14:textId="77777777" w:rsidR="00150AEB" w:rsidRPr="00064112" w:rsidRDefault="00150AEB" w:rsidP="00150AEB">
      <w:pPr>
        <w:overflowPunct/>
        <w:autoSpaceDE/>
        <w:adjustRightInd/>
        <w:rPr>
          <w:rFonts w:eastAsia="Malgun Gothic"/>
          <w:lang w:eastAsia="en-US"/>
        </w:rPr>
      </w:pPr>
      <w:r w:rsidRPr="00064112">
        <w:rPr>
          <w:rFonts w:eastAsia="Malgun Gothic"/>
          <w:lang w:eastAsia="en-US"/>
        </w:rPr>
        <w:t>Upon reception of a Provided Guard Symbol MAC CE the MAC entity shall:</w:t>
      </w:r>
    </w:p>
    <w:p w14:paraId="22F89425" w14:textId="77777777" w:rsidR="00150AEB" w:rsidRPr="00064112" w:rsidRDefault="00150AEB" w:rsidP="00150AEB">
      <w:pPr>
        <w:ind w:left="568" w:hanging="284"/>
        <w:rPr>
          <w:rFonts w:eastAsia="Malgun Gothic"/>
        </w:rPr>
      </w:pPr>
      <w:r w:rsidRPr="00064112">
        <w:rPr>
          <w:rFonts w:eastAsia="Malgun Gothic"/>
        </w:rPr>
        <w:t>-</w:t>
      </w:r>
      <w:r w:rsidRPr="00064112">
        <w:rPr>
          <w:rFonts w:eastAsia="Malgun Gothic"/>
        </w:rPr>
        <w:tab/>
        <w:t>indicate to lower layers the number of provided guard symbols and the SCS configuration.</w:t>
      </w:r>
    </w:p>
    <w:p w14:paraId="35580BAF" w14:textId="77777777" w:rsidR="00150AEB" w:rsidRPr="00064112" w:rsidRDefault="00150AEB" w:rsidP="00150AEB">
      <w:pPr>
        <w:overflowPunct/>
        <w:autoSpaceDE/>
        <w:adjustRightInd/>
        <w:rPr>
          <w:lang w:eastAsia="en-US"/>
        </w:rPr>
      </w:pPr>
      <w:r w:rsidRPr="00064112">
        <w:rPr>
          <w:lang w:eastAsia="en-US"/>
        </w:rPr>
        <w:t>The MAC entity may:</w:t>
      </w:r>
    </w:p>
    <w:p w14:paraId="0DC513EA" w14:textId="77777777" w:rsidR="00150AEB" w:rsidRPr="00064112" w:rsidRDefault="00150AEB" w:rsidP="00150AEB">
      <w:pPr>
        <w:ind w:left="568" w:hanging="284"/>
      </w:pPr>
      <w:r w:rsidRPr="00064112">
        <w:t>1&gt;</w:t>
      </w:r>
      <w:r w:rsidRPr="00064112">
        <w:tab/>
        <w:t>if a Desired Guard Symbol query has not been triggered:</w:t>
      </w:r>
    </w:p>
    <w:p w14:paraId="5C99BB97" w14:textId="77777777" w:rsidR="00150AEB" w:rsidRPr="00064112" w:rsidRDefault="00150AEB" w:rsidP="00150AEB">
      <w:pPr>
        <w:ind w:left="851" w:hanging="284"/>
      </w:pPr>
      <w:r w:rsidRPr="00064112">
        <w:t>2&gt;</w:t>
      </w:r>
      <w:r w:rsidRPr="00064112">
        <w:tab/>
        <w:t>trigger a Desired Guard Symbol query.</w:t>
      </w:r>
    </w:p>
    <w:p w14:paraId="10BE89EB" w14:textId="77777777" w:rsidR="00150AEB" w:rsidRPr="00064112" w:rsidRDefault="00150AEB" w:rsidP="00150AEB">
      <w:pPr>
        <w:overflowPunct/>
        <w:autoSpaceDE/>
        <w:adjustRightInd/>
        <w:rPr>
          <w:lang w:eastAsia="en-US"/>
        </w:rPr>
      </w:pPr>
      <w:r w:rsidRPr="00064112">
        <w:rPr>
          <w:lang w:eastAsia="en-US"/>
        </w:rPr>
        <w:t>If the MAC entity has UL resources allocated for new transmission the MAC entity shall:</w:t>
      </w:r>
    </w:p>
    <w:p w14:paraId="78BDABB9" w14:textId="79E9F3F2" w:rsidR="00150AEB" w:rsidRPr="00064112" w:rsidRDefault="00150AEB" w:rsidP="00150AEB">
      <w:pPr>
        <w:ind w:left="568" w:hanging="284"/>
      </w:pPr>
      <w:r w:rsidRPr="00064112">
        <w:t>1&gt;</w:t>
      </w:r>
      <w:r w:rsidRPr="00064112">
        <w:tab/>
        <w:t xml:space="preserve">for each Desired Guard Symbol query that </w:t>
      </w:r>
      <w:del w:id="118" w:author="Milos Tesanovic" w:date="2020-04-23T14:12:00Z">
        <w:r w:rsidRPr="00064112" w:rsidDel="00150AEB">
          <w:delText xml:space="preserve">the Desired Guard Symbol procedure determines </w:delText>
        </w:r>
      </w:del>
      <w:r w:rsidRPr="00064112">
        <w:t>has been triggered and not cancelled:</w:t>
      </w:r>
    </w:p>
    <w:p w14:paraId="1F71D09E" w14:textId="77777777" w:rsidR="00150AEB" w:rsidRPr="00064112" w:rsidRDefault="00150AEB" w:rsidP="00150AEB">
      <w:pPr>
        <w:ind w:left="851" w:hanging="284"/>
        <w:rPr>
          <w:rFonts w:eastAsia="Malgun Gothic"/>
        </w:rPr>
      </w:pPr>
      <w:r w:rsidRPr="00064112">
        <w:rPr>
          <w:rFonts w:eastAsia="Malgun Gothic"/>
        </w:rPr>
        <w:t>2&gt;</w:t>
      </w:r>
      <w:r w:rsidRPr="00064112">
        <w:rPr>
          <w:rFonts w:eastAsia="Malgun Gothic"/>
        </w:rPr>
        <w:tab/>
        <w:t>if the allocated UL resources can accommodate a Desired Guard Symbol MAC CE plus its subheader as a result of LCP as defined in clause 5.4.3.1:</w:t>
      </w:r>
    </w:p>
    <w:p w14:paraId="6C5D1357" w14:textId="77777777" w:rsidR="00150AEB" w:rsidRPr="00064112" w:rsidRDefault="00150AEB" w:rsidP="00150AEB">
      <w:pPr>
        <w:ind w:left="1135" w:hanging="284"/>
        <w:rPr>
          <w:rFonts w:eastAsia="Malgun Gothic"/>
        </w:rPr>
      </w:pPr>
      <w:r w:rsidRPr="00064112">
        <w:rPr>
          <w:rFonts w:eastAsia="Malgun Gothic"/>
        </w:rPr>
        <w:t>3&gt;</w:t>
      </w:r>
      <w:r w:rsidRPr="00064112">
        <w:rPr>
          <w:rFonts w:eastAsia="Malgun Gothic"/>
        </w:rPr>
        <w:tab/>
        <w:t>instruct the Multiplexing and Assembly procedure to generate the Desired Guard Symbol MAC CE;</w:t>
      </w:r>
    </w:p>
    <w:p w14:paraId="49BBD78F" w14:textId="77777777" w:rsidR="00150AEB" w:rsidRPr="00064112" w:rsidRDefault="00150AEB" w:rsidP="00150AEB">
      <w:pPr>
        <w:ind w:left="1135" w:hanging="284"/>
        <w:rPr>
          <w:rFonts w:eastAsia="Malgun Gothic"/>
        </w:rPr>
      </w:pPr>
      <w:r w:rsidRPr="00064112">
        <w:rPr>
          <w:rFonts w:eastAsia="Malgun Gothic"/>
        </w:rPr>
        <w:t>3&gt;</w:t>
      </w:r>
      <w:r w:rsidRPr="00064112">
        <w:rPr>
          <w:rFonts w:eastAsia="Malgun Gothic"/>
        </w:rPr>
        <w:tab/>
        <w:t>cancel this Desired Guard Symbol query</w:t>
      </w:r>
      <w:r w:rsidRPr="00064112">
        <w:t>.</w:t>
      </w:r>
    </w:p>
    <w:p w14:paraId="4649529B" w14:textId="77777777" w:rsidR="00150AEB" w:rsidRPr="00064112" w:rsidRDefault="00150AEB" w:rsidP="00150AEB">
      <w:r w:rsidRPr="00064112">
        <w:t>A separate value for the number of guard symbols is specified for each of the following eight switching scenarios (see Table 5.20-1).</w:t>
      </w:r>
    </w:p>
    <w:p w14:paraId="05F2CCFE" w14:textId="77777777" w:rsidR="00150AEB" w:rsidRPr="00064112" w:rsidRDefault="00150AEB" w:rsidP="00150AEB">
      <w:pPr>
        <w:keepNext/>
        <w:keepLines/>
        <w:spacing w:before="60"/>
        <w:jc w:val="center"/>
        <w:rPr>
          <w:rFonts w:ascii="Arial" w:hAnsi="Arial"/>
          <w:b/>
        </w:rPr>
      </w:pPr>
      <w:r w:rsidRPr="00064112">
        <w:rPr>
          <w:rFonts w:ascii="Arial" w:hAnsi="Arial"/>
          <w:b/>
        </w:rPr>
        <w:t>Table 5.20-1: Switching scenarios and relevant guard symbols</w:t>
      </w:r>
    </w:p>
    <w:tbl>
      <w:tblPr>
        <w:tblW w:w="0" w:type="auto"/>
        <w:tblInd w:w="535" w:type="dxa"/>
        <w:tblLook w:val="04A0" w:firstRow="1" w:lastRow="0" w:firstColumn="1" w:lastColumn="0" w:noHBand="0" w:noVBand="1"/>
      </w:tblPr>
      <w:tblGrid>
        <w:gridCol w:w="2430"/>
        <w:gridCol w:w="3510"/>
        <w:gridCol w:w="2520"/>
      </w:tblGrid>
      <w:tr w:rsidR="00150AEB" w:rsidRPr="00064112" w14:paraId="1F8783E9" w14:textId="77777777" w:rsidTr="00150AEB">
        <w:tc>
          <w:tcPr>
            <w:tcW w:w="5940" w:type="dxa"/>
            <w:gridSpan w:val="2"/>
            <w:tcBorders>
              <w:top w:val="single" w:sz="4" w:space="0" w:color="auto"/>
              <w:left w:val="single" w:sz="4" w:space="0" w:color="auto"/>
              <w:bottom w:val="single" w:sz="4" w:space="0" w:color="auto"/>
              <w:right w:val="single" w:sz="4" w:space="0" w:color="auto"/>
            </w:tcBorders>
            <w:hideMark/>
          </w:tcPr>
          <w:p w14:paraId="4EAEE717" w14:textId="77777777" w:rsidR="00150AEB" w:rsidRPr="00064112" w:rsidRDefault="00150AEB" w:rsidP="00150AEB">
            <w:pPr>
              <w:keepNext/>
              <w:keepLines/>
              <w:spacing w:after="0"/>
              <w:jc w:val="center"/>
              <w:rPr>
                <w:rFonts w:ascii="Arial" w:hAnsi="Arial"/>
                <w:b/>
                <w:sz w:val="18"/>
                <w:lang w:val="en-US"/>
              </w:rPr>
            </w:pPr>
            <w:r w:rsidRPr="00064112">
              <w:rPr>
                <w:rFonts w:ascii="Arial" w:hAnsi="Arial"/>
                <w:b/>
                <w:sz w:val="18"/>
                <w:lang w:val="en-US"/>
              </w:rPr>
              <w:t>Switching scenario</w:t>
            </w:r>
          </w:p>
        </w:tc>
        <w:tc>
          <w:tcPr>
            <w:tcW w:w="2520" w:type="dxa"/>
            <w:tcBorders>
              <w:top w:val="single" w:sz="4" w:space="0" w:color="auto"/>
              <w:left w:val="single" w:sz="4" w:space="0" w:color="auto"/>
              <w:bottom w:val="single" w:sz="4" w:space="0" w:color="auto"/>
              <w:right w:val="single" w:sz="4" w:space="0" w:color="auto"/>
            </w:tcBorders>
            <w:hideMark/>
          </w:tcPr>
          <w:p w14:paraId="26E44DC0" w14:textId="77777777" w:rsidR="00150AEB" w:rsidRPr="00064112" w:rsidRDefault="00150AEB" w:rsidP="00150AEB">
            <w:pPr>
              <w:keepNext/>
              <w:keepLines/>
              <w:spacing w:after="0"/>
              <w:jc w:val="center"/>
              <w:rPr>
                <w:rFonts w:ascii="Arial" w:hAnsi="Arial"/>
                <w:b/>
                <w:sz w:val="18"/>
                <w:lang w:val="en-US"/>
              </w:rPr>
            </w:pPr>
            <w:r w:rsidRPr="00064112">
              <w:rPr>
                <w:rFonts w:ascii="Arial" w:hAnsi="Arial"/>
                <w:b/>
                <w:sz w:val="18"/>
                <w:lang w:val="en-US"/>
              </w:rPr>
              <w:t>Field for number of guard symbols in MAC CE</w:t>
            </w:r>
          </w:p>
        </w:tc>
      </w:tr>
      <w:tr w:rsidR="00150AEB" w:rsidRPr="00064112" w14:paraId="4D647122" w14:textId="77777777" w:rsidTr="00150AEB">
        <w:tc>
          <w:tcPr>
            <w:tcW w:w="2430" w:type="dxa"/>
            <w:vMerge w:val="restart"/>
            <w:tcBorders>
              <w:top w:val="single" w:sz="4" w:space="0" w:color="auto"/>
              <w:left w:val="single" w:sz="4" w:space="0" w:color="auto"/>
              <w:bottom w:val="single" w:sz="4" w:space="0" w:color="auto"/>
              <w:right w:val="single" w:sz="4" w:space="0" w:color="auto"/>
            </w:tcBorders>
            <w:hideMark/>
          </w:tcPr>
          <w:p w14:paraId="2CDC4E39" w14:textId="77777777" w:rsidR="00150AEB" w:rsidRPr="00064112" w:rsidRDefault="00150AEB" w:rsidP="00150AEB">
            <w:pPr>
              <w:keepNext/>
              <w:keepLines/>
              <w:spacing w:after="0"/>
              <w:jc w:val="center"/>
              <w:rPr>
                <w:rFonts w:ascii="Arial" w:hAnsi="Arial"/>
                <w:sz w:val="18"/>
              </w:rPr>
            </w:pPr>
            <w:r w:rsidRPr="00064112">
              <w:rPr>
                <w:rFonts w:ascii="Arial" w:hAnsi="Arial"/>
                <w:sz w:val="18"/>
              </w:rPr>
              <w:t>IAB-MT operation to IAB-DU operation</w:t>
            </w:r>
          </w:p>
        </w:tc>
        <w:tc>
          <w:tcPr>
            <w:tcW w:w="3510" w:type="dxa"/>
            <w:tcBorders>
              <w:top w:val="single" w:sz="4" w:space="0" w:color="auto"/>
              <w:left w:val="single" w:sz="4" w:space="0" w:color="auto"/>
              <w:bottom w:val="single" w:sz="4" w:space="0" w:color="auto"/>
              <w:right w:val="single" w:sz="4" w:space="0" w:color="auto"/>
            </w:tcBorders>
            <w:hideMark/>
          </w:tcPr>
          <w:p w14:paraId="1AB1AC9D" w14:textId="7EC5903A" w:rsidR="00150AEB" w:rsidRPr="00064112" w:rsidRDefault="00150AEB" w:rsidP="00150AEB">
            <w:pPr>
              <w:keepNext/>
              <w:keepLines/>
              <w:spacing w:after="0"/>
              <w:jc w:val="center"/>
              <w:rPr>
                <w:rFonts w:ascii="Arial" w:hAnsi="Arial"/>
                <w:sz w:val="18"/>
              </w:rPr>
            </w:pPr>
            <w:del w:id="119" w:author="Milos Tesanovic" w:date="2020-04-23T14:13:00Z">
              <w:r w:rsidRPr="00064112" w:rsidDel="00150AEB">
                <w:rPr>
                  <w:rFonts w:ascii="Arial" w:hAnsi="Arial"/>
                  <w:sz w:val="18"/>
                </w:rPr>
                <w:delText xml:space="preserve">DL </w:delText>
              </w:r>
            </w:del>
            <w:ins w:id="120" w:author="Milos Tesanovic" w:date="2020-04-23T14:13:00Z">
              <w:r>
                <w:rPr>
                  <w:rFonts w:ascii="Arial" w:hAnsi="Arial"/>
                  <w:sz w:val="18"/>
                </w:rPr>
                <w:t>MT</w:t>
              </w:r>
              <w:r w:rsidRPr="00064112">
                <w:rPr>
                  <w:rFonts w:ascii="Arial" w:hAnsi="Arial"/>
                  <w:sz w:val="18"/>
                </w:rPr>
                <w:t xml:space="preserve"> </w:t>
              </w:r>
            </w:ins>
            <w:r w:rsidRPr="00064112">
              <w:rPr>
                <w:rFonts w:ascii="Arial" w:hAnsi="Arial"/>
                <w:sz w:val="18"/>
              </w:rPr>
              <w:t xml:space="preserve">Rx to </w:t>
            </w:r>
            <w:del w:id="121" w:author="Milos Tesanovic" w:date="2020-04-23T14:13:00Z">
              <w:r w:rsidRPr="00064112" w:rsidDel="00150AEB">
                <w:rPr>
                  <w:rFonts w:ascii="Arial" w:hAnsi="Arial"/>
                  <w:sz w:val="18"/>
                </w:rPr>
                <w:delText xml:space="preserve">DL </w:delText>
              </w:r>
            </w:del>
            <w:ins w:id="122" w:author="Milos Tesanovic" w:date="2020-04-23T14:13:00Z">
              <w:r>
                <w:rPr>
                  <w:rFonts w:ascii="Arial" w:hAnsi="Arial"/>
                  <w:sz w:val="18"/>
                </w:rPr>
                <w:t>DU</w:t>
              </w:r>
              <w:r w:rsidRPr="00064112">
                <w:rPr>
                  <w:rFonts w:ascii="Arial" w:hAnsi="Arial"/>
                  <w:sz w:val="18"/>
                </w:rPr>
                <w:t xml:space="preserve"> </w:t>
              </w:r>
            </w:ins>
            <w:r w:rsidRPr="00064112">
              <w:rPr>
                <w:rFonts w:ascii="Arial" w:hAnsi="Arial"/>
                <w:sz w:val="18"/>
              </w:rPr>
              <w:t>Tx</w:t>
            </w:r>
          </w:p>
        </w:tc>
        <w:tc>
          <w:tcPr>
            <w:tcW w:w="2520" w:type="dxa"/>
            <w:tcBorders>
              <w:top w:val="single" w:sz="4" w:space="0" w:color="auto"/>
              <w:left w:val="single" w:sz="4" w:space="0" w:color="auto"/>
              <w:bottom w:val="single" w:sz="4" w:space="0" w:color="auto"/>
              <w:right w:val="single" w:sz="4" w:space="0" w:color="auto"/>
            </w:tcBorders>
            <w:hideMark/>
          </w:tcPr>
          <w:p w14:paraId="2D37B696" w14:textId="77777777" w:rsidR="00150AEB" w:rsidRPr="00064112" w:rsidRDefault="00150AEB" w:rsidP="00150AEB">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1</w:t>
            </w:r>
          </w:p>
        </w:tc>
      </w:tr>
      <w:tr w:rsidR="00150AEB" w:rsidRPr="00064112" w14:paraId="3C686330" w14:textId="77777777" w:rsidTr="00150AEB">
        <w:tc>
          <w:tcPr>
            <w:tcW w:w="0" w:type="auto"/>
            <w:vMerge/>
            <w:tcBorders>
              <w:top w:val="single" w:sz="4" w:space="0" w:color="auto"/>
              <w:left w:val="single" w:sz="4" w:space="0" w:color="auto"/>
              <w:bottom w:val="single" w:sz="4" w:space="0" w:color="auto"/>
              <w:right w:val="single" w:sz="4" w:space="0" w:color="auto"/>
            </w:tcBorders>
            <w:vAlign w:val="center"/>
            <w:hideMark/>
          </w:tcPr>
          <w:p w14:paraId="2154FA9F" w14:textId="77777777" w:rsidR="00150AEB" w:rsidRPr="00064112" w:rsidRDefault="00150AEB" w:rsidP="00150AEB">
            <w:pPr>
              <w:keepNext/>
              <w:keepLines/>
              <w:spacing w:after="0"/>
              <w:jc w:val="center"/>
              <w:rPr>
                <w:rFonts w:ascii="Arial" w:hAnsi="Arial"/>
                <w:sz w:val="18"/>
                <w:szCs w:val="22"/>
              </w:rPr>
            </w:pPr>
          </w:p>
        </w:tc>
        <w:tc>
          <w:tcPr>
            <w:tcW w:w="3510" w:type="dxa"/>
            <w:tcBorders>
              <w:top w:val="single" w:sz="4" w:space="0" w:color="auto"/>
              <w:left w:val="single" w:sz="4" w:space="0" w:color="auto"/>
              <w:bottom w:val="single" w:sz="4" w:space="0" w:color="auto"/>
              <w:right w:val="single" w:sz="4" w:space="0" w:color="auto"/>
            </w:tcBorders>
            <w:hideMark/>
          </w:tcPr>
          <w:p w14:paraId="541F745C" w14:textId="18A85FCB" w:rsidR="00150AEB" w:rsidRPr="00064112" w:rsidRDefault="00150AEB" w:rsidP="00150AEB">
            <w:pPr>
              <w:keepNext/>
              <w:keepLines/>
              <w:spacing w:after="0"/>
              <w:jc w:val="center"/>
              <w:rPr>
                <w:rFonts w:ascii="Arial" w:hAnsi="Arial"/>
                <w:sz w:val="18"/>
              </w:rPr>
            </w:pPr>
            <w:del w:id="123" w:author="Milos Tesanovic" w:date="2020-04-23T14:13:00Z">
              <w:r w:rsidRPr="00064112" w:rsidDel="00150AEB">
                <w:rPr>
                  <w:rFonts w:ascii="Arial" w:hAnsi="Arial"/>
                  <w:sz w:val="18"/>
                </w:rPr>
                <w:delText xml:space="preserve">DL </w:delText>
              </w:r>
            </w:del>
            <w:ins w:id="124" w:author="Milos Tesanovic" w:date="2020-04-23T14:13:00Z">
              <w:r>
                <w:rPr>
                  <w:rFonts w:ascii="Arial" w:hAnsi="Arial"/>
                  <w:sz w:val="18"/>
                </w:rPr>
                <w:t>MT</w:t>
              </w:r>
              <w:r w:rsidRPr="00064112">
                <w:rPr>
                  <w:rFonts w:ascii="Arial" w:hAnsi="Arial"/>
                  <w:sz w:val="18"/>
                </w:rPr>
                <w:t xml:space="preserve"> </w:t>
              </w:r>
            </w:ins>
            <w:r w:rsidRPr="00064112">
              <w:rPr>
                <w:rFonts w:ascii="Arial" w:hAnsi="Arial"/>
                <w:sz w:val="18"/>
              </w:rPr>
              <w:t xml:space="preserve">Rx to </w:t>
            </w:r>
            <w:del w:id="125" w:author="Milos Tesanovic" w:date="2020-04-23T14:13:00Z">
              <w:r w:rsidRPr="00064112" w:rsidDel="00150AEB">
                <w:rPr>
                  <w:rFonts w:ascii="Arial" w:hAnsi="Arial"/>
                  <w:sz w:val="18"/>
                </w:rPr>
                <w:delText xml:space="preserve">UL </w:delText>
              </w:r>
            </w:del>
            <w:ins w:id="126" w:author="Milos Tesanovic" w:date="2020-04-23T14:13:00Z">
              <w:r>
                <w:rPr>
                  <w:rFonts w:ascii="Arial" w:hAnsi="Arial"/>
                  <w:sz w:val="18"/>
                </w:rPr>
                <w:t>DU</w:t>
              </w:r>
              <w:r w:rsidRPr="00064112">
                <w:rPr>
                  <w:rFonts w:ascii="Arial" w:hAnsi="Arial"/>
                  <w:sz w:val="18"/>
                </w:rPr>
                <w:t xml:space="preserve"> </w:t>
              </w:r>
            </w:ins>
            <w:r w:rsidRPr="00064112">
              <w:rPr>
                <w:rFonts w:ascii="Arial" w:hAnsi="Arial"/>
                <w:sz w:val="18"/>
              </w:rPr>
              <w:t>Rx</w:t>
            </w:r>
          </w:p>
        </w:tc>
        <w:tc>
          <w:tcPr>
            <w:tcW w:w="2520" w:type="dxa"/>
            <w:tcBorders>
              <w:top w:val="single" w:sz="4" w:space="0" w:color="auto"/>
              <w:left w:val="single" w:sz="4" w:space="0" w:color="auto"/>
              <w:bottom w:val="single" w:sz="4" w:space="0" w:color="auto"/>
              <w:right w:val="single" w:sz="4" w:space="0" w:color="auto"/>
            </w:tcBorders>
            <w:hideMark/>
          </w:tcPr>
          <w:p w14:paraId="55BFDC04" w14:textId="77777777" w:rsidR="00150AEB" w:rsidRPr="00064112" w:rsidRDefault="00150AEB" w:rsidP="00150AEB">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2</w:t>
            </w:r>
          </w:p>
        </w:tc>
      </w:tr>
      <w:tr w:rsidR="00150AEB" w:rsidRPr="00064112" w14:paraId="5F6D071D" w14:textId="77777777" w:rsidTr="00150AEB">
        <w:tc>
          <w:tcPr>
            <w:tcW w:w="0" w:type="auto"/>
            <w:vMerge/>
            <w:tcBorders>
              <w:top w:val="single" w:sz="4" w:space="0" w:color="auto"/>
              <w:left w:val="single" w:sz="4" w:space="0" w:color="auto"/>
              <w:bottom w:val="single" w:sz="4" w:space="0" w:color="auto"/>
              <w:right w:val="single" w:sz="4" w:space="0" w:color="auto"/>
            </w:tcBorders>
            <w:vAlign w:val="center"/>
            <w:hideMark/>
          </w:tcPr>
          <w:p w14:paraId="0BB20B32" w14:textId="77777777" w:rsidR="00150AEB" w:rsidRPr="00064112" w:rsidRDefault="00150AEB" w:rsidP="00150AEB">
            <w:pPr>
              <w:keepNext/>
              <w:keepLines/>
              <w:spacing w:after="0"/>
              <w:jc w:val="center"/>
              <w:rPr>
                <w:rFonts w:ascii="Arial" w:hAnsi="Arial"/>
                <w:sz w:val="18"/>
                <w:szCs w:val="22"/>
              </w:rPr>
            </w:pPr>
          </w:p>
        </w:tc>
        <w:tc>
          <w:tcPr>
            <w:tcW w:w="3510" w:type="dxa"/>
            <w:tcBorders>
              <w:top w:val="single" w:sz="4" w:space="0" w:color="auto"/>
              <w:left w:val="single" w:sz="4" w:space="0" w:color="auto"/>
              <w:bottom w:val="single" w:sz="4" w:space="0" w:color="auto"/>
              <w:right w:val="single" w:sz="4" w:space="0" w:color="auto"/>
            </w:tcBorders>
            <w:hideMark/>
          </w:tcPr>
          <w:p w14:paraId="48644013" w14:textId="58FD2402" w:rsidR="00150AEB" w:rsidRPr="00064112" w:rsidRDefault="00150AEB" w:rsidP="00150AEB">
            <w:pPr>
              <w:keepNext/>
              <w:keepLines/>
              <w:spacing w:after="0"/>
              <w:jc w:val="center"/>
              <w:rPr>
                <w:rFonts w:ascii="Arial" w:hAnsi="Arial"/>
                <w:sz w:val="18"/>
              </w:rPr>
            </w:pPr>
            <w:del w:id="127" w:author="Milos Tesanovic" w:date="2020-04-23T14:13:00Z">
              <w:r w:rsidRPr="00064112" w:rsidDel="00150AEB">
                <w:rPr>
                  <w:rFonts w:ascii="Arial" w:hAnsi="Arial"/>
                  <w:sz w:val="18"/>
                </w:rPr>
                <w:delText xml:space="preserve">UL </w:delText>
              </w:r>
            </w:del>
            <w:ins w:id="128" w:author="Milos Tesanovic" w:date="2020-04-23T14:13:00Z">
              <w:r>
                <w:rPr>
                  <w:rFonts w:ascii="Arial" w:hAnsi="Arial"/>
                  <w:sz w:val="18"/>
                </w:rPr>
                <w:t>MT</w:t>
              </w:r>
              <w:r w:rsidRPr="00064112">
                <w:rPr>
                  <w:rFonts w:ascii="Arial" w:hAnsi="Arial"/>
                  <w:sz w:val="18"/>
                </w:rPr>
                <w:t xml:space="preserve"> </w:t>
              </w:r>
            </w:ins>
            <w:r w:rsidRPr="00064112">
              <w:rPr>
                <w:rFonts w:ascii="Arial" w:hAnsi="Arial"/>
                <w:sz w:val="18"/>
              </w:rPr>
              <w:t xml:space="preserve">Tx to </w:t>
            </w:r>
            <w:del w:id="129" w:author="Milos Tesanovic" w:date="2020-04-23T14:13:00Z">
              <w:r w:rsidRPr="00064112" w:rsidDel="00150AEB">
                <w:rPr>
                  <w:rFonts w:ascii="Arial" w:hAnsi="Arial"/>
                  <w:sz w:val="18"/>
                </w:rPr>
                <w:delText xml:space="preserve">DL </w:delText>
              </w:r>
            </w:del>
            <w:ins w:id="130" w:author="Milos Tesanovic" w:date="2020-04-23T14:13:00Z">
              <w:r>
                <w:rPr>
                  <w:rFonts w:ascii="Arial" w:hAnsi="Arial"/>
                  <w:sz w:val="18"/>
                </w:rPr>
                <w:t>DU</w:t>
              </w:r>
              <w:r w:rsidRPr="00064112">
                <w:rPr>
                  <w:rFonts w:ascii="Arial" w:hAnsi="Arial"/>
                  <w:sz w:val="18"/>
                </w:rPr>
                <w:t xml:space="preserve"> </w:t>
              </w:r>
            </w:ins>
            <w:r w:rsidRPr="00064112">
              <w:rPr>
                <w:rFonts w:ascii="Arial" w:hAnsi="Arial"/>
                <w:sz w:val="18"/>
              </w:rPr>
              <w:t>Tx</w:t>
            </w:r>
          </w:p>
        </w:tc>
        <w:tc>
          <w:tcPr>
            <w:tcW w:w="2520" w:type="dxa"/>
            <w:tcBorders>
              <w:top w:val="single" w:sz="4" w:space="0" w:color="auto"/>
              <w:left w:val="single" w:sz="4" w:space="0" w:color="auto"/>
              <w:bottom w:val="single" w:sz="4" w:space="0" w:color="auto"/>
              <w:right w:val="single" w:sz="4" w:space="0" w:color="auto"/>
            </w:tcBorders>
            <w:hideMark/>
          </w:tcPr>
          <w:p w14:paraId="48FAFA9C" w14:textId="77777777" w:rsidR="00150AEB" w:rsidRPr="00064112" w:rsidRDefault="00150AEB" w:rsidP="00150AEB">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3</w:t>
            </w:r>
          </w:p>
        </w:tc>
      </w:tr>
      <w:tr w:rsidR="00150AEB" w:rsidRPr="00064112" w14:paraId="250A87F4" w14:textId="77777777" w:rsidTr="00150AEB">
        <w:tc>
          <w:tcPr>
            <w:tcW w:w="0" w:type="auto"/>
            <w:vMerge/>
            <w:tcBorders>
              <w:top w:val="single" w:sz="4" w:space="0" w:color="auto"/>
              <w:left w:val="single" w:sz="4" w:space="0" w:color="auto"/>
              <w:bottom w:val="single" w:sz="4" w:space="0" w:color="auto"/>
              <w:right w:val="single" w:sz="4" w:space="0" w:color="auto"/>
            </w:tcBorders>
            <w:vAlign w:val="center"/>
            <w:hideMark/>
          </w:tcPr>
          <w:p w14:paraId="74B6D892" w14:textId="77777777" w:rsidR="00150AEB" w:rsidRPr="00064112" w:rsidRDefault="00150AEB" w:rsidP="00150AEB">
            <w:pPr>
              <w:keepNext/>
              <w:keepLines/>
              <w:spacing w:after="0"/>
              <w:jc w:val="center"/>
              <w:rPr>
                <w:rFonts w:ascii="Arial" w:hAnsi="Arial"/>
                <w:sz w:val="18"/>
                <w:szCs w:val="22"/>
              </w:rPr>
            </w:pPr>
          </w:p>
        </w:tc>
        <w:tc>
          <w:tcPr>
            <w:tcW w:w="3510" w:type="dxa"/>
            <w:tcBorders>
              <w:top w:val="single" w:sz="4" w:space="0" w:color="auto"/>
              <w:left w:val="single" w:sz="4" w:space="0" w:color="auto"/>
              <w:bottom w:val="single" w:sz="4" w:space="0" w:color="auto"/>
              <w:right w:val="single" w:sz="4" w:space="0" w:color="auto"/>
            </w:tcBorders>
            <w:hideMark/>
          </w:tcPr>
          <w:p w14:paraId="259F4E9A" w14:textId="1400C91F" w:rsidR="00150AEB" w:rsidRPr="00064112" w:rsidRDefault="00150AEB" w:rsidP="00150AEB">
            <w:pPr>
              <w:keepNext/>
              <w:keepLines/>
              <w:spacing w:after="0"/>
              <w:jc w:val="center"/>
              <w:rPr>
                <w:rFonts w:ascii="Arial" w:hAnsi="Arial"/>
                <w:sz w:val="18"/>
              </w:rPr>
            </w:pPr>
            <w:del w:id="131" w:author="Milos Tesanovic" w:date="2020-04-23T14:13:00Z">
              <w:r w:rsidRPr="00064112" w:rsidDel="00150AEB">
                <w:rPr>
                  <w:rFonts w:ascii="Arial" w:hAnsi="Arial"/>
                  <w:sz w:val="18"/>
                </w:rPr>
                <w:delText xml:space="preserve">UL </w:delText>
              </w:r>
            </w:del>
            <w:ins w:id="132" w:author="Milos Tesanovic" w:date="2020-04-23T14:13:00Z">
              <w:r>
                <w:rPr>
                  <w:rFonts w:ascii="Arial" w:hAnsi="Arial"/>
                  <w:sz w:val="18"/>
                </w:rPr>
                <w:t>MT</w:t>
              </w:r>
              <w:r w:rsidRPr="00064112">
                <w:rPr>
                  <w:rFonts w:ascii="Arial" w:hAnsi="Arial"/>
                  <w:sz w:val="18"/>
                </w:rPr>
                <w:t xml:space="preserve"> </w:t>
              </w:r>
            </w:ins>
            <w:r w:rsidRPr="00064112">
              <w:rPr>
                <w:rFonts w:ascii="Arial" w:hAnsi="Arial"/>
                <w:sz w:val="18"/>
              </w:rPr>
              <w:t xml:space="preserve">Tx to </w:t>
            </w:r>
            <w:del w:id="133" w:author="Milos Tesanovic" w:date="2020-04-23T14:13:00Z">
              <w:r w:rsidRPr="00064112" w:rsidDel="00150AEB">
                <w:rPr>
                  <w:rFonts w:ascii="Arial" w:hAnsi="Arial"/>
                  <w:sz w:val="18"/>
                </w:rPr>
                <w:delText xml:space="preserve">UL </w:delText>
              </w:r>
            </w:del>
            <w:ins w:id="134" w:author="Milos Tesanovic" w:date="2020-04-23T14:13:00Z">
              <w:r>
                <w:rPr>
                  <w:rFonts w:ascii="Arial" w:hAnsi="Arial"/>
                  <w:sz w:val="18"/>
                </w:rPr>
                <w:t>DU</w:t>
              </w:r>
              <w:r w:rsidRPr="00064112">
                <w:rPr>
                  <w:rFonts w:ascii="Arial" w:hAnsi="Arial"/>
                  <w:sz w:val="18"/>
                </w:rPr>
                <w:t xml:space="preserve"> </w:t>
              </w:r>
            </w:ins>
            <w:r w:rsidRPr="00064112">
              <w:rPr>
                <w:rFonts w:ascii="Arial" w:hAnsi="Arial"/>
                <w:sz w:val="18"/>
              </w:rPr>
              <w:t>Rx</w:t>
            </w:r>
          </w:p>
        </w:tc>
        <w:tc>
          <w:tcPr>
            <w:tcW w:w="2520" w:type="dxa"/>
            <w:tcBorders>
              <w:top w:val="single" w:sz="4" w:space="0" w:color="auto"/>
              <w:left w:val="single" w:sz="4" w:space="0" w:color="auto"/>
              <w:bottom w:val="single" w:sz="4" w:space="0" w:color="auto"/>
              <w:right w:val="single" w:sz="4" w:space="0" w:color="auto"/>
            </w:tcBorders>
            <w:hideMark/>
          </w:tcPr>
          <w:p w14:paraId="6B9743A2" w14:textId="77777777" w:rsidR="00150AEB" w:rsidRPr="00064112" w:rsidRDefault="00150AEB" w:rsidP="00150AEB">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4</w:t>
            </w:r>
          </w:p>
        </w:tc>
      </w:tr>
      <w:tr w:rsidR="00150AEB" w:rsidRPr="00064112" w14:paraId="18FECC47" w14:textId="77777777" w:rsidTr="00150AEB">
        <w:tc>
          <w:tcPr>
            <w:tcW w:w="2430" w:type="dxa"/>
            <w:vMerge w:val="restart"/>
            <w:tcBorders>
              <w:top w:val="single" w:sz="4" w:space="0" w:color="auto"/>
              <w:left w:val="single" w:sz="4" w:space="0" w:color="auto"/>
              <w:bottom w:val="single" w:sz="4" w:space="0" w:color="auto"/>
              <w:right w:val="single" w:sz="4" w:space="0" w:color="auto"/>
            </w:tcBorders>
            <w:hideMark/>
          </w:tcPr>
          <w:p w14:paraId="200E56E9" w14:textId="77777777" w:rsidR="00150AEB" w:rsidRPr="00064112" w:rsidRDefault="00150AEB" w:rsidP="00150AEB">
            <w:pPr>
              <w:keepNext/>
              <w:keepLines/>
              <w:spacing w:after="0"/>
              <w:jc w:val="center"/>
              <w:rPr>
                <w:rFonts w:ascii="Arial" w:hAnsi="Arial"/>
                <w:sz w:val="18"/>
              </w:rPr>
            </w:pPr>
            <w:r w:rsidRPr="00064112">
              <w:rPr>
                <w:rFonts w:ascii="Arial" w:hAnsi="Arial"/>
                <w:sz w:val="18"/>
              </w:rPr>
              <w:t>IAB-DU operation to IAB-MT operation</w:t>
            </w:r>
          </w:p>
        </w:tc>
        <w:tc>
          <w:tcPr>
            <w:tcW w:w="3510" w:type="dxa"/>
            <w:tcBorders>
              <w:top w:val="single" w:sz="4" w:space="0" w:color="auto"/>
              <w:left w:val="single" w:sz="4" w:space="0" w:color="auto"/>
              <w:bottom w:val="single" w:sz="4" w:space="0" w:color="auto"/>
              <w:right w:val="single" w:sz="4" w:space="0" w:color="auto"/>
            </w:tcBorders>
            <w:hideMark/>
          </w:tcPr>
          <w:p w14:paraId="6128F61E" w14:textId="69E3C64A" w:rsidR="00150AEB" w:rsidRPr="00064112" w:rsidRDefault="00150AEB" w:rsidP="00150AEB">
            <w:pPr>
              <w:keepNext/>
              <w:keepLines/>
              <w:spacing w:after="0"/>
              <w:jc w:val="center"/>
              <w:rPr>
                <w:rFonts w:ascii="Arial" w:hAnsi="Arial"/>
                <w:sz w:val="18"/>
              </w:rPr>
            </w:pPr>
            <w:del w:id="135" w:author="Milos Tesanovic" w:date="2020-04-23T14:13:00Z">
              <w:r w:rsidRPr="00064112" w:rsidDel="00150AEB">
                <w:rPr>
                  <w:rFonts w:ascii="Arial" w:hAnsi="Arial"/>
                  <w:sz w:val="18"/>
                </w:rPr>
                <w:delText xml:space="preserve">DL </w:delText>
              </w:r>
            </w:del>
            <w:ins w:id="136" w:author="Milos Tesanovic" w:date="2020-04-23T14:13:00Z">
              <w:r>
                <w:rPr>
                  <w:rFonts w:ascii="Arial" w:hAnsi="Arial"/>
                  <w:sz w:val="18"/>
                </w:rPr>
                <w:t>DU</w:t>
              </w:r>
              <w:r w:rsidRPr="00064112">
                <w:rPr>
                  <w:rFonts w:ascii="Arial" w:hAnsi="Arial"/>
                  <w:sz w:val="18"/>
                </w:rPr>
                <w:t xml:space="preserve"> </w:t>
              </w:r>
            </w:ins>
            <w:r w:rsidRPr="00064112">
              <w:rPr>
                <w:rFonts w:ascii="Arial" w:hAnsi="Arial"/>
                <w:sz w:val="18"/>
              </w:rPr>
              <w:t xml:space="preserve">Rx to </w:t>
            </w:r>
            <w:del w:id="137" w:author="Milos Tesanovic" w:date="2020-04-23T14:13:00Z">
              <w:r w:rsidRPr="00064112" w:rsidDel="00150AEB">
                <w:rPr>
                  <w:rFonts w:ascii="Arial" w:hAnsi="Arial"/>
                  <w:sz w:val="18"/>
                </w:rPr>
                <w:delText xml:space="preserve">DL </w:delText>
              </w:r>
            </w:del>
            <w:ins w:id="138" w:author="Milos Tesanovic" w:date="2020-04-23T14:13:00Z">
              <w:r>
                <w:rPr>
                  <w:rFonts w:ascii="Arial" w:hAnsi="Arial"/>
                  <w:sz w:val="18"/>
                </w:rPr>
                <w:t>MT</w:t>
              </w:r>
              <w:r w:rsidRPr="00064112">
                <w:rPr>
                  <w:rFonts w:ascii="Arial" w:hAnsi="Arial"/>
                  <w:sz w:val="18"/>
                </w:rPr>
                <w:t xml:space="preserve"> </w:t>
              </w:r>
            </w:ins>
            <w:r w:rsidRPr="00064112">
              <w:rPr>
                <w:rFonts w:ascii="Arial" w:hAnsi="Arial"/>
                <w:sz w:val="18"/>
              </w:rPr>
              <w:t>Tx</w:t>
            </w:r>
          </w:p>
        </w:tc>
        <w:tc>
          <w:tcPr>
            <w:tcW w:w="2520" w:type="dxa"/>
            <w:tcBorders>
              <w:top w:val="single" w:sz="4" w:space="0" w:color="auto"/>
              <w:left w:val="single" w:sz="4" w:space="0" w:color="auto"/>
              <w:bottom w:val="single" w:sz="4" w:space="0" w:color="auto"/>
              <w:right w:val="single" w:sz="4" w:space="0" w:color="auto"/>
            </w:tcBorders>
            <w:hideMark/>
          </w:tcPr>
          <w:p w14:paraId="7B76D60E" w14:textId="77777777" w:rsidR="00150AEB" w:rsidRPr="00064112" w:rsidRDefault="00150AEB" w:rsidP="00150AEB">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5</w:t>
            </w:r>
          </w:p>
        </w:tc>
      </w:tr>
      <w:tr w:rsidR="00150AEB" w:rsidRPr="00064112" w14:paraId="40E543DF" w14:textId="77777777" w:rsidTr="00150AEB">
        <w:tc>
          <w:tcPr>
            <w:tcW w:w="0" w:type="auto"/>
            <w:vMerge/>
            <w:tcBorders>
              <w:top w:val="single" w:sz="4" w:space="0" w:color="auto"/>
              <w:left w:val="single" w:sz="4" w:space="0" w:color="auto"/>
              <w:bottom w:val="single" w:sz="4" w:space="0" w:color="auto"/>
              <w:right w:val="single" w:sz="4" w:space="0" w:color="auto"/>
            </w:tcBorders>
            <w:vAlign w:val="center"/>
            <w:hideMark/>
          </w:tcPr>
          <w:p w14:paraId="01EF7692" w14:textId="77777777" w:rsidR="00150AEB" w:rsidRPr="00064112" w:rsidRDefault="00150AEB" w:rsidP="00150AEB">
            <w:pPr>
              <w:keepNext/>
              <w:keepLines/>
              <w:spacing w:after="0"/>
              <w:jc w:val="center"/>
              <w:rPr>
                <w:rFonts w:ascii="Arial" w:hAnsi="Arial"/>
                <w:sz w:val="18"/>
                <w:szCs w:val="22"/>
              </w:rPr>
            </w:pPr>
          </w:p>
        </w:tc>
        <w:tc>
          <w:tcPr>
            <w:tcW w:w="3510" w:type="dxa"/>
            <w:tcBorders>
              <w:top w:val="single" w:sz="4" w:space="0" w:color="auto"/>
              <w:left w:val="single" w:sz="4" w:space="0" w:color="auto"/>
              <w:bottom w:val="single" w:sz="4" w:space="0" w:color="auto"/>
              <w:right w:val="single" w:sz="4" w:space="0" w:color="auto"/>
            </w:tcBorders>
            <w:hideMark/>
          </w:tcPr>
          <w:p w14:paraId="5AA46A0C" w14:textId="1162AE3F" w:rsidR="00150AEB" w:rsidRPr="00064112" w:rsidRDefault="00150AEB" w:rsidP="00150AEB">
            <w:pPr>
              <w:keepNext/>
              <w:keepLines/>
              <w:spacing w:after="0"/>
              <w:jc w:val="center"/>
              <w:rPr>
                <w:rFonts w:ascii="Arial" w:hAnsi="Arial"/>
                <w:sz w:val="18"/>
              </w:rPr>
            </w:pPr>
            <w:del w:id="139" w:author="Milos Tesanovic" w:date="2020-04-23T14:14:00Z">
              <w:r w:rsidRPr="00064112" w:rsidDel="00150AEB">
                <w:rPr>
                  <w:rFonts w:ascii="Arial" w:hAnsi="Arial"/>
                  <w:sz w:val="18"/>
                </w:rPr>
                <w:delText xml:space="preserve">DL </w:delText>
              </w:r>
            </w:del>
            <w:ins w:id="140" w:author="Milos Tesanovic" w:date="2020-04-23T14:14:00Z">
              <w:r>
                <w:rPr>
                  <w:rFonts w:ascii="Arial" w:hAnsi="Arial"/>
                  <w:sz w:val="18"/>
                </w:rPr>
                <w:t>DU</w:t>
              </w:r>
              <w:r w:rsidRPr="00064112">
                <w:rPr>
                  <w:rFonts w:ascii="Arial" w:hAnsi="Arial"/>
                  <w:sz w:val="18"/>
                </w:rPr>
                <w:t xml:space="preserve"> </w:t>
              </w:r>
            </w:ins>
            <w:r w:rsidRPr="00064112">
              <w:rPr>
                <w:rFonts w:ascii="Arial" w:hAnsi="Arial"/>
                <w:sz w:val="18"/>
              </w:rPr>
              <w:t xml:space="preserve">Rx to </w:t>
            </w:r>
            <w:del w:id="141" w:author="Milos Tesanovic" w:date="2020-04-23T14:14:00Z">
              <w:r w:rsidRPr="00064112" w:rsidDel="00150AEB">
                <w:rPr>
                  <w:rFonts w:ascii="Arial" w:hAnsi="Arial"/>
                  <w:sz w:val="18"/>
                </w:rPr>
                <w:delText xml:space="preserve">UL </w:delText>
              </w:r>
            </w:del>
            <w:ins w:id="142" w:author="Milos Tesanovic" w:date="2020-04-23T14:14:00Z">
              <w:r>
                <w:rPr>
                  <w:rFonts w:ascii="Arial" w:hAnsi="Arial"/>
                  <w:sz w:val="18"/>
                </w:rPr>
                <w:t>MT</w:t>
              </w:r>
              <w:r w:rsidRPr="00064112">
                <w:rPr>
                  <w:rFonts w:ascii="Arial" w:hAnsi="Arial"/>
                  <w:sz w:val="18"/>
                </w:rPr>
                <w:t xml:space="preserve"> </w:t>
              </w:r>
            </w:ins>
            <w:r w:rsidRPr="00064112">
              <w:rPr>
                <w:rFonts w:ascii="Arial" w:hAnsi="Arial"/>
                <w:sz w:val="18"/>
              </w:rPr>
              <w:t>Rx</w:t>
            </w:r>
          </w:p>
        </w:tc>
        <w:tc>
          <w:tcPr>
            <w:tcW w:w="2520" w:type="dxa"/>
            <w:tcBorders>
              <w:top w:val="single" w:sz="4" w:space="0" w:color="auto"/>
              <w:left w:val="single" w:sz="4" w:space="0" w:color="auto"/>
              <w:bottom w:val="single" w:sz="4" w:space="0" w:color="auto"/>
              <w:right w:val="single" w:sz="4" w:space="0" w:color="auto"/>
            </w:tcBorders>
            <w:hideMark/>
          </w:tcPr>
          <w:p w14:paraId="7085323D" w14:textId="77777777" w:rsidR="00150AEB" w:rsidRPr="00064112" w:rsidRDefault="00150AEB" w:rsidP="00150AEB">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6</w:t>
            </w:r>
          </w:p>
        </w:tc>
      </w:tr>
      <w:tr w:rsidR="00150AEB" w:rsidRPr="00064112" w14:paraId="73873C2A" w14:textId="77777777" w:rsidTr="00150AEB">
        <w:tc>
          <w:tcPr>
            <w:tcW w:w="0" w:type="auto"/>
            <w:vMerge/>
            <w:tcBorders>
              <w:top w:val="single" w:sz="4" w:space="0" w:color="auto"/>
              <w:left w:val="single" w:sz="4" w:space="0" w:color="auto"/>
              <w:bottom w:val="single" w:sz="4" w:space="0" w:color="auto"/>
              <w:right w:val="single" w:sz="4" w:space="0" w:color="auto"/>
            </w:tcBorders>
            <w:vAlign w:val="center"/>
            <w:hideMark/>
          </w:tcPr>
          <w:p w14:paraId="3669A9A3" w14:textId="77777777" w:rsidR="00150AEB" w:rsidRPr="00064112" w:rsidRDefault="00150AEB" w:rsidP="00150AEB">
            <w:pPr>
              <w:keepNext/>
              <w:keepLines/>
              <w:spacing w:after="0"/>
              <w:jc w:val="center"/>
              <w:rPr>
                <w:rFonts w:ascii="Arial" w:hAnsi="Arial"/>
                <w:sz w:val="18"/>
                <w:szCs w:val="22"/>
              </w:rPr>
            </w:pPr>
          </w:p>
        </w:tc>
        <w:tc>
          <w:tcPr>
            <w:tcW w:w="3510" w:type="dxa"/>
            <w:tcBorders>
              <w:top w:val="single" w:sz="4" w:space="0" w:color="auto"/>
              <w:left w:val="single" w:sz="4" w:space="0" w:color="auto"/>
              <w:bottom w:val="single" w:sz="4" w:space="0" w:color="auto"/>
              <w:right w:val="single" w:sz="4" w:space="0" w:color="auto"/>
            </w:tcBorders>
            <w:hideMark/>
          </w:tcPr>
          <w:p w14:paraId="0E9DB413" w14:textId="09F94D51" w:rsidR="00150AEB" w:rsidRPr="00064112" w:rsidRDefault="00150AEB" w:rsidP="00150AEB">
            <w:pPr>
              <w:keepNext/>
              <w:keepLines/>
              <w:spacing w:after="0"/>
              <w:jc w:val="center"/>
              <w:rPr>
                <w:rFonts w:ascii="Arial" w:hAnsi="Arial"/>
                <w:sz w:val="18"/>
              </w:rPr>
            </w:pPr>
            <w:del w:id="143" w:author="Milos Tesanovic" w:date="2020-04-23T14:14:00Z">
              <w:r w:rsidRPr="00064112" w:rsidDel="00150AEB">
                <w:rPr>
                  <w:rFonts w:ascii="Arial" w:hAnsi="Arial"/>
                  <w:sz w:val="18"/>
                </w:rPr>
                <w:delText xml:space="preserve">UL </w:delText>
              </w:r>
            </w:del>
            <w:ins w:id="144" w:author="Milos Tesanovic" w:date="2020-04-23T14:14:00Z">
              <w:r>
                <w:rPr>
                  <w:rFonts w:ascii="Arial" w:hAnsi="Arial"/>
                  <w:sz w:val="18"/>
                </w:rPr>
                <w:t>DU</w:t>
              </w:r>
              <w:r w:rsidRPr="00064112">
                <w:rPr>
                  <w:rFonts w:ascii="Arial" w:hAnsi="Arial"/>
                  <w:sz w:val="18"/>
                </w:rPr>
                <w:t xml:space="preserve"> </w:t>
              </w:r>
            </w:ins>
            <w:r w:rsidRPr="00064112">
              <w:rPr>
                <w:rFonts w:ascii="Arial" w:hAnsi="Arial"/>
                <w:sz w:val="18"/>
              </w:rPr>
              <w:t xml:space="preserve">Tx to </w:t>
            </w:r>
            <w:del w:id="145" w:author="Milos Tesanovic" w:date="2020-04-23T14:14:00Z">
              <w:r w:rsidRPr="00064112" w:rsidDel="00150AEB">
                <w:rPr>
                  <w:rFonts w:ascii="Arial" w:hAnsi="Arial"/>
                  <w:sz w:val="18"/>
                </w:rPr>
                <w:delText xml:space="preserve">DL </w:delText>
              </w:r>
            </w:del>
            <w:ins w:id="146" w:author="Milos Tesanovic" w:date="2020-04-23T14:14:00Z">
              <w:r>
                <w:rPr>
                  <w:rFonts w:ascii="Arial" w:hAnsi="Arial"/>
                  <w:sz w:val="18"/>
                </w:rPr>
                <w:t>MT</w:t>
              </w:r>
              <w:r w:rsidRPr="00064112">
                <w:rPr>
                  <w:rFonts w:ascii="Arial" w:hAnsi="Arial"/>
                  <w:sz w:val="18"/>
                </w:rPr>
                <w:t xml:space="preserve"> </w:t>
              </w:r>
            </w:ins>
            <w:r w:rsidRPr="00064112">
              <w:rPr>
                <w:rFonts w:ascii="Arial" w:hAnsi="Arial"/>
                <w:sz w:val="18"/>
              </w:rPr>
              <w:t>Tx</w:t>
            </w:r>
          </w:p>
        </w:tc>
        <w:tc>
          <w:tcPr>
            <w:tcW w:w="2520" w:type="dxa"/>
            <w:tcBorders>
              <w:top w:val="single" w:sz="4" w:space="0" w:color="auto"/>
              <w:left w:val="single" w:sz="4" w:space="0" w:color="auto"/>
              <w:bottom w:val="single" w:sz="4" w:space="0" w:color="auto"/>
              <w:right w:val="single" w:sz="4" w:space="0" w:color="auto"/>
            </w:tcBorders>
            <w:hideMark/>
          </w:tcPr>
          <w:p w14:paraId="5311F8EB" w14:textId="77777777" w:rsidR="00150AEB" w:rsidRPr="00064112" w:rsidRDefault="00150AEB" w:rsidP="00150AEB">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7</w:t>
            </w:r>
          </w:p>
        </w:tc>
      </w:tr>
      <w:tr w:rsidR="00150AEB" w:rsidRPr="00064112" w14:paraId="203CF008" w14:textId="77777777" w:rsidTr="00150AEB">
        <w:tc>
          <w:tcPr>
            <w:tcW w:w="0" w:type="auto"/>
            <w:vMerge/>
            <w:tcBorders>
              <w:top w:val="single" w:sz="4" w:space="0" w:color="auto"/>
              <w:left w:val="single" w:sz="4" w:space="0" w:color="auto"/>
              <w:bottom w:val="single" w:sz="4" w:space="0" w:color="auto"/>
              <w:right w:val="single" w:sz="4" w:space="0" w:color="auto"/>
            </w:tcBorders>
            <w:vAlign w:val="center"/>
            <w:hideMark/>
          </w:tcPr>
          <w:p w14:paraId="261C0D92" w14:textId="77777777" w:rsidR="00150AEB" w:rsidRPr="00064112" w:rsidRDefault="00150AEB" w:rsidP="00150AEB">
            <w:pPr>
              <w:keepNext/>
              <w:keepLines/>
              <w:spacing w:after="0"/>
              <w:jc w:val="center"/>
              <w:rPr>
                <w:rFonts w:ascii="Arial" w:hAnsi="Arial"/>
                <w:sz w:val="18"/>
                <w:szCs w:val="22"/>
              </w:rPr>
            </w:pPr>
          </w:p>
        </w:tc>
        <w:tc>
          <w:tcPr>
            <w:tcW w:w="3510" w:type="dxa"/>
            <w:tcBorders>
              <w:top w:val="single" w:sz="4" w:space="0" w:color="auto"/>
              <w:left w:val="single" w:sz="4" w:space="0" w:color="auto"/>
              <w:bottom w:val="single" w:sz="4" w:space="0" w:color="auto"/>
              <w:right w:val="single" w:sz="4" w:space="0" w:color="auto"/>
            </w:tcBorders>
            <w:hideMark/>
          </w:tcPr>
          <w:p w14:paraId="1D416CB0" w14:textId="032D0002" w:rsidR="00150AEB" w:rsidRPr="00064112" w:rsidRDefault="00150AEB" w:rsidP="00150AEB">
            <w:pPr>
              <w:keepNext/>
              <w:keepLines/>
              <w:spacing w:after="0"/>
              <w:jc w:val="center"/>
              <w:rPr>
                <w:rFonts w:ascii="Arial" w:hAnsi="Arial"/>
                <w:sz w:val="18"/>
              </w:rPr>
            </w:pPr>
            <w:del w:id="147" w:author="Milos Tesanovic" w:date="2020-04-23T14:14:00Z">
              <w:r w:rsidRPr="00064112" w:rsidDel="00150AEB">
                <w:rPr>
                  <w:rFonts w:ascii="Arial" w:hAnsi="Arial"/>
                  <w:sz w:val="18"/>
                </w:rPr>
                <w:delText xml:space="preserve">UL </w:delText>
              </w:r>
            </w:del>
            <w:ins w:id="148" w:author="Milos Tesanovic" w:date="2020-04-23T14:14:00Z">
              <w:r>
                <w:rPr>
                  <w:rFonts w:ascii="Arial" w:hAnsi="Arial"/>
                  <w:sz w:val="18"/>
                </w:rPr>
                <w:t>DU</w:t>
              </w:r>
              <w:r w:rsidRPr="00064112">
                <w:rPr>
                  <w:rFonts w:ascii="Arial" w:hAnsi="Arial"/>
                  <w:sz w:val="18"/>
                </w:rPr>
                <w:t xml:space="preserve"> </w:t>
              </w:r>
            </w:ins>
            <w:r w:rsidRPr="00064112">
              <w:rPr>
                <w:rFonts w:ascii="Arial" w:hAnsi="Arial"/>
                <w:sz w:val="18"/>
              </w:rPr>
              <w:t xml:space="preserve">Tx to </w:t>
            </w:r>
            <w:del w:id="149" w:author="Milos Tesanovic" w:date="2020-04-23T14:14:00Z">
              <w:r w:rsidRPr="00064112" w:rsidDel="00150AEB">
                <w:rPr>
                  <w:rFonts w:ascii="Arial" w:hAnsi="Arial"/>
                  <w:sz w:val="18"/>
                </w:rPr>
                <w:delText xml:space="preserve">UL </w:delText>
              </w:r>
            </w:del>
            <w:ins w:id="150" w:author="Milos Tesanovic" w:date="2020-04-23T14:14:00Z">
              <w:r>
                <w:rPr>
                  <w:rFonts w:ascii="Arial" w:hAnsi="Arial"/>
                  <w:sz w:val="18"/>
                </w:rPr>
                <w:t>MT</w:t>
              </w:r>
              <w:r w:rsidRPr="00064112">
                <w:rPr>
                  <w:rFonts w:ascii="Arial" w:hAnsi="Arial"/>
                  <w:sz w:val="18"/>
                </w:rPr>
                <w:t xml:space="preserve"> </w:t>
              </w:r>
            </w:ins>
            <w:r w:rsidRPr="00064112">
              <w:rPr>
                <w:rFonts w:ascii="Arial" w:hAnsi="Arial"/>
                <w:sz w:val="18"/>
              </w:rPr>
              <w:t>Rx</w:t>
            </w:r>
          </w:p>
        </w:tc>
        <w:tc>
          <w:tcPr>
            <w:tcW w:w="2520" w:type="dxa"/>
            <w:tcBorders>
              <w:top w:val="single" w:sz="4" w:space="0" w:color="auto"/>
              <w:left w:val="single" w:sz="4" w:space="0" w:color="auto"/>
              <w:bottom w:val="single" w:sz="4" w:space="0" w:color="auto"/>
              <w:right w:val="single" w:sz="4" w:space="0" w:color="auto"/>
            </w:tcBorders>
            <w:hideMark/>
          </w:tcPr>
          <w:p w14:paraId="71F35CD3" w14:textId="77777777" w:rsidR="00150AEB" w:rsidRPr="00064112" w:rsidRDefault="00150AEB" w:rsidP="00150AEB">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8</w:t>
            </w:r>
          </w:p>
        </w:tc>
      </w:tr>
    </w:tbl>
    <w:p w14:paraId="317C2CF9" w14:textId="77777777" w:rsidR="00150AEB" w:rsidRDefault="00150AEB" w:rsidP="00150AEB">
      <w:pPr>
        <w:keepNext/>
        <w:keepLines/>
        <w:spacing w:before="120"/>
        <w:ind w:left="1418" w:hanging="1418"/>
        <w:outlineLvl w:val="3"/>
        <w:rPr>
          <w:rFonts w:ascii="Arial" w:hAnsi="Arial"/>
          <w:sz w:val="24"/>
          <w:lang w:eastAsia="ko-KR"/>
        </w:rPr>
      </w:pPr>
      <w:bookmarkStart w:id="151" w:name="_Toc29239879"/>
    </w:p>
    <w:p w14:paraId="45BF4EDD" w14:textId="77777777" w:rsidR="00150AEB" w:rsidRDefault="00150AEB" w:rsidP="00150AE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3D60D0D" w14:textId="77777777" w:rsidR="00150AEB" w:rsidRDefault="00150AEB" w:rsidP="00150AEB">
      <w:pPr>
        <w:keepNext/>
        <w:keepLines/>
        <w:spacing w:before="120"/>
        <w:ind w:left="1418" w:hanging="1418"/>
        <w:outlineLvl w:val="3"/>
        <w:rPr>
          <w:rFonts w:ascii="Arial" w:hAnsi="Arial"/>
          <w:sz w:val="24"/>
          <w:lang w:eastAsia="ko-KR"/>
        </w:rPr>
      </w:pPr>
    </w:p>
    <w:p w14:paraId="5CFEBA81" w14:textId="77777777" w:rsidR="00150AEB" w:rsidRPr="00A35DFE" w:rsidRDefault="00150AEB" w:rsidP="00150AEB">
      <w:pPr>
        <w:keepNext/>
        <w:keepLines/>
        <w:spacing w:before="120"/>
        <w:ind w:left="1418" w:hanging="1418"/>
        <w:outlineLvl w:val="3"/>
        <w:rPr>
          <w:rFonts w:ascii="Arial" w:hAnsi="Arial"/>
          <w:sz w:val="24"/>
          <w:lang w:eastAsia="ko-KR"/>
        </w:rPr>
      </w:pPr>
      <w:r w:rsidRPr="00A35DFE">
        <w:rPr>
          <w:rFonts w:ascii="Arial" w:hAnsi="Arial"/>
          <w:sz w:val="24"/>
          <w:lang w:eastAsia="ko-KR"/>
        </w:rPr>
        <w:t>6.1.3.1</w:t>
      </w:r>
      <w:r w:rsidRPr="00A35DFE">
        <w:rPr>
          <w:rFonts w:ascii="Arial" w:hAnsi="Arial"/>
          <w:sz w:val="24"/>
          <w:lang w:eastAsia="ko-KR"/>
        </w:rPr>
        <w:tab/>
        <w:t>Buffer Status Report MAC CEs</w:t>
      </w:r>
      <w:bookmarkEnd w:id="151"/>
    </w:p>
    <w:p w14:paraId="3345BEFB" w14:textId="77777777" w:rsidR="00150AEB" w:rsidRPr="00A35DFE" w:rsidRDefault="00150AEB" w:rsidP="00150AEB">
      <w:pPr>
        <w:rPr>
          <w:lang w:eastAsia="ko-KR"/>
        </w:rPr>
      </w:pPr>
      <w:r w:rsidRPr="00A35DFE">
        <w:rPr>
          <w:lang w:eastAsia="ko-KR"/>
        </w:rPr>
        <w:t>Buffer Status Report (BSR) MAC CEs consist of either:</w:t>
      </w:r>
    </w:p>
    <w:p w14:paraId="15BC6E0A" w14:textId="77777777" w:rsidR="00150AEB" w:rsidRPr="00A35DFE" w:rsidRDefault="00150AEB" w:rsidP="00150AEB">
      <w:pPr>
        <w:ind w:left="568" w:hanging="284"/>
        <w:rPr>
          <w:lang w:eastAsia="ko-KR"/>
        </w:rPr>
      </w:pPr>
      <w:r w:rsidRPr="00A35DFE">
        <w:rPr>
          <w:lang w:eastAsia="ko-KR"/>
        </w:rPr>
        <w:t>-</w:t>
      </w:r>
      <w:r w:rsidRPr="00A35DFE">
        <w:rPr>
          <w:lang w:eastAsia="ko-KR"/>
        </w:rPr>
        <w:tab/>
        <w:t>Short BSR format (fixed size); or</w:t>
      </w:r>
    </w:p>
    <w:p w14:paraId="78D63AB7" w14:textId="77777777" w:rsidR="00150AEB" w:rsidRPr="00A35DFE" w:rsidRDefault="00150AEB" w:rsidP="00150AEB">
      <w:pPr>
        <w:ind w:left="568" w:hanging="284"/>
        <w:rPr>
          <w:lang w:eastAsia="ko-KR"/>
        </w:rPr>
      </w:pPr>
      <w:r w:rsidRPr="00A35DFE">
        <w:rPr>
          <w:lang w:eastAsia="ko-KR"/>
        </w:rPr>
        <w:t>-</w:t>
      </w:r>
      <w:r w:rsidRPr="00A35DFE">
        <w:rPr>
          <w:lang w:eastAsia="ko-KR"/>
        </w:rPr>
        <w:tab/>
        <w:t>Long BSR format (variable size); or</w:t>
      </w:r>
    </w:p>
    <w:p w14:paraId="4D976A74" w14:textId="4467EEC5" w:rsidR="00150AEB" w:rsidRPr="00A35DFE" w:rsidRDefault="00150AEB" w:rsidP="00150AEB">
      <w:pPr>
        <w:ind w:left="568" w:hanging="284"/>
        <w:rPr>
          <w:lang w:eastAsia="ko-KR"/>
        </w:rPr>
      </w:pPr>
      <w:r w:rsidRPr="00A35DFE">
        <w:rPr>
          <w:lang w:eastAsia="ko-KR"/>
        </w:rPr>
        <w:t>-</w:t>
      </w:r>
      <w:r w:rsidRPr="00A35DFE">
        <w:rPr>
          <w:lang w:eastAsia="ko-KR"/>
        </w:rPr>
        <w:tab/>
        <w:t>Short Truncated BSR format (fixed size);</w:t>
      </w:r>
      <w:ins w:id="152" w:author="Milos Tesanovic" w:date="2020-04-23T14:15:00Z">
        <w:r>
          <w:rPr>
            <w:lang w:eastAsia="ko-KR"/>
          </w:rPr>
          <w:t xml:space="preserve"> or</w:t>
        </w:r>
      </w:ins>
    </w:p>
    <w:p w14:paraId="44DBB43D" w14:textId="77777777" w:rsidR="00150AEB" w:rsidRPr="00A35DFE" w:rsidRDefault="00150AEB" w:rsidP="00150AEB">
      <w:pPr>
        <w:ind w:left="568" w:hanging="284"/>
        <w:rPr>
          <w:lang w:eastAsia="ko-KR"/>
        </w:rPr>
      </w:pPr>
      <w:r w:rsidRPr="00A35DFE">
        <w:rPr>
          <w:lang w:eastAsia="ko-KR"/>
        </w:rPr>
        <w:t>-</w:t>
      </w:r>
      <w:r w:rsidRPr="00A35DFE">
        <w:rPr>
          <w:lang w:eastAsia="ko-KR"/>
        </w:rPr>
        <w:tab/>
        <w:t>Long Truncated BSR format (variable size); or</w:t>
      </w:r>
    </w:p>
    <w:p w14:paraId="3B9E68AB" w14:textId="77777777" w:rsidR="00150AEB" w:rsidRPr="00A35DFE" w:rsidRDefault="00150AEB" w:rsidP="00150AEB">
      <w:pPr>
        <w:ind w:left="568" w:hanging="284"/>
        <w:rPr>
          <w:lang w:eastAsia="ko-KR"/>
        </w:rPr>
      </w:pPr>
      <w:r w:rsidRPr="00A35DFE">
        <w:rPr>
          <w:rFonts w:eastAsia="Malgun Gothic"/>
          <w:lang w:eastAsia="ko-KR"/>
        </w:rPr>
        <w:t>-</w:t>
      </w:r>
      <w:r w:rsidRPr="00A35DFE">
        <w:rPr>
          <w:rFonts w:eastAsia="Malgun Gothic"/>
          <w:lang w:eastAsia="ko-KR"/>
        </w:rPr>
        <w:tab/>
        <w:t>Pre-emptive BSR format (variable size</w:t>
      </w:r>
      <w:r w:rsidRPr="00A35DFE">
        <w:rPr>
          <w:lang w:eastAsia="ko-KR"/>
        </w:rPr>
        <w:t>).</w:t>
      </w:r>
    </w:p>
    <w:p w14:paraId="47224029" w14:textId="77777777" w:rsidR="00150AEB" w:rsidRPr="00A35DFE" w:rsidRDefault="00150AEB" w:rsidP="00150AEB">
      <w:pPr>
        <w:rPr>
          <w:lang w:eastAsia="ko-KR"/>
        </w:rPr>
      </w:pPr>
      <w:r w:rsidRPr="00A35DFE">
        <w:rPr>
          <w:lang w:eastAsia="ko-KR"/>
        </w:rPr>
        <w:t>The BSR formats are identified by MAC subheaders with LCIDs as specified in Table 6.2.1-2.</w:t>
      </w:r>
    </w:p>
    <w:p w14:paraId="08044F26" w14:textId="77777777" w:rsidR="00150AEB" w:rsidRPr="00A35DFE" w:rsidRDefault="00150AEB" w:rsidP="00150AEB">
      <w:pPr>
        <w:rPr>
          <w:lang w:eastAsia="ko-KR"/>
        </w:rPr>
      </w:pPr>
      <w:r w:rsidRPr="00A35DFE">
        <w:rPr>
          <w:lang w:eastAsia="ko-KR"/>
        </w:rPr>
        <w:t>The fields in the BSR MAC CE are defined as follows:</w:t>
      </w:r>
    </w:p>
    <w:p w14:paraId="285D07A6" w14:textId="77777777" w:rsidR="00150AEB" w:rsidRPr="00A35DFE" w:rsidRDefault="00150AEB" w:rsidP="00150AEB">
      <w:pPr>
        <w:ind w:left="568" w:hanging="284"/>
        <w:rPr>
          <w:lang w:eastAsia="ko-KR"/>
        </w:rPr>
      </w:pPr>
      <w:r w:rsidRPr="00A35DFE">
        <w:rPr>
          <w:lang w:eastAsia="ko-KR"/>
        </w:rPr>
        <w:t>-</w:t>
      </w:r>
      <w:r w:rsidRPr="00A35DFE">
        <w:rPr>
          <w:lang w:eastAsia="ko-KR"/>
        </w:rPr>
        <w:tab/>
        <w:t>LCG ID: The Logical Channel Group ID field identifies the group of logical channel(s) whose buffer status is being reported. The length of the field is 3 bits;</w:t>
      </w:r>
    </w:p>
    <w:p w14:paraId="13FB308B" w14:textId="77777777" w:rsidR="00150AEB" w:rsidRPr="00A35DFE" w:rsidRDefault="00150AEB" w:rsidP="00150AEB">
      <w:pPr>
        <w:ind w:left="568" w:hanging="284"/>
        <w:rPr>
          <w:lang w:eastAsia="ko-KR"/>
        </w:rPr>
      </w:pPr>
      <w:r w:rsidRPr="00A35DFE">
        <w:rPr>
          <w:lang w:eastAsia="ko-KR"/>
        </w:rPr>
        <w:t>-</w:t>
      </w:r>
      <w:r w:rsidRPr="00A35DFE">
        <w:rPr>
          <w:lang w:eastAsia="ko-KR"/>
        </w:rPr>
        <w:tab/>
        <w:t>LCG</w:t>
      </w:r>
      <w:r w:rsidRPr="00A35DFE">
        <w:rPr>
          <w:vertAlign w:val="subscript"/>
          <w:lang w:eastAsia="ko-KR"/>
        </w:rPr>
        <w:t>i</w:t>
      </w:r>
      <w:r w:rsidRPr="00A35DFE">
        <w:rPr>
          <w:lang w:eastAsia="ko-KR"/>
        </w:rPr>
        <w:t>: For the Long BSR format, this field indicates the presence of the Buffer Size field for the logical channel group i. The LCG</w:t>
      </w:r>
      <w:r w:rsidRPr="00A35DFE">
        <w:rPr>
          <w:vertAlign w:val="subscript"/>
          <w:lang w:eastAsia="ko-KR"/>
        </w:rPr>
        <w:t>i</w:t>
      </w:r>
      <w:r w:rsidRPr="00A35DFE">
        <w:rPr>
          <w:lang w:eastAsia="ko-KR"/>
        </w:rPr>
        <w:t xml:space="preserve"> field set to 1 indicates that the Buffer Size field for the logical channel group i is reported. The LCG</w:t>
      </w:r>
      <w:r w:rsidRPr="00A35DFE">
        <w:rPr>
          <w:vertAlign w:val="subscript"/>
          <w:lang w:eastAsia="ko-KR"/>
        </w:rPr>
        <w:t>i</w:t>
      </w:r>
      <w:r w:rsidRPr="00A35DFE">
        <w:rPr>
          <w:lang w:eastAsia="ko-KR"/>
        </w:rPr>
        <w:t xml:space="preserve"> field set to 0 indicates that the Buffer Size field for the logical channel group i is not reported. For the Long Truncated BSR format, this field indicates whether logical channel group i has data available. The LCG</w:t>
      </w:r>
      <w:r w:rsidRPr="00A35DFE">
        <w:rPr>
          <w:vertAlign w:val="subscript"/>
          <w:lang w:eastAsia="ko-KR"/>
        </w:rPr>
        <w:t>i</w:t>
      </w:r>
      <w:r w:rsidRPr="00A35DFE">
        <w:rPr>
          <w:lang w:eastAsia="ko-KR"/>
        </w:rPr>
        <w:t xml:space="preserve"> field set to 1 indicates that logical channel group i has data available. The LCG</w:t>
      </w:r>
      <w:r w:rsidRPr="00A35DFE">
        <w:rPr>
          <w:vertAlign w:val="subscript"/>
          <w:lang w:eastAsia="ko-KR"/>
        </w:rPr>
        <w:t>i</w:t>
      </w:r>
      <w:r w:rsidRPr="00A35DFE">
        <w:rPr>
          <w:lang w:eastAsia="ko-KR"/>
        </w:rPr>
        <w:t xml:space="preserve"> field set to 0 indicates that logical channel group i does not have data available;</w:t>
      </w:r>
    </w:p>
    <w:p w14:paraId="2681F1AE" w14:textId="7318167E" w:rsidR="00150AEB" w:rsidRPr="00A35DFE" w:rsidRDefault="00150AEB" w:rsidP="00150AEB">
      <w:pPr>
        <w:ind w:left="568" w:hanging="284"/>
        <w:rPr>
          <w:lang w:eastAsia="ko-KR"/>
        </w:rPr>
      </w:pPr>
      <w:r w:rsidRPr="00A35DFE">
        <w:rPr>
          <w:lang w:eastAsia="ko-KR"/>
        </w:rPr>
        <w:t>-</w:t>
      </w:r>
      <w:r w:rsidRPr="00A35DFE">
        <w:rPr>
          <w:lang w:eastAsia="ko-KR"/>
        </w:rPr>
        <w:tab/>
        <w:t>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A35DFE">
        <w:rPr>
          <w:vertAlign w:val="subscript"/>
          <w:lang w:eastAsia="ko-KR"/>
        </w:rPr>
        <w:t>i</w:t>
      </w:r>
      <w:r w:rsidRPr="00A35DFE">
        <w:rPr>
          <w:lang w:eastAsia="ko-KR"/>
        </w:rPr>
        <w:t>. For the Long Truncated BSR format the number of Buffer Size fields included is maximised, while not exceeding the number of padding bits.</w:t>
      </w:r>
      <w:r w:rsidRPr="00A35DFE">
        <w:rPr>
          <w:rFonts w:eastAsia="Malgun Gothic"/>
          <w:lang w:eastAsia="ko-KR"/>
        </w:rPr>
        <w:t xml:space="preserve"> For the Pre-emptive BSR</w:t>
      </w:r>
      <w:ins w:id="153" w:author="Milos Tesanovic" w:date="2020-04-23T14:16:00Z">
        <w:r>
          <w:rPr>
            <w:rFonts w:eastAsia="Malgun Gothic"/>
            <w:lang w:eastAsia="ko-KR"/>
          </w:rPr>
          <w:t xml:space="preserve"> format</w:t>
        </w:r>
      </w:ins>
      <w:r w:rsidRPr="00A35DFE">
        <w:rPr>
          <w:rFonts w:eastAsia="Malgun Gothic"/>
          <w:lang w:eastAsia="ko-KR"/>
        </w:rPr>
        <w:t>, the Buffer Size field identifies the total amount of the data expected to arrive at the IAB-MT of the node where the Pre-emptive BSR is triggered</w:t>
      </w:r>
      <w:ins w:id="154" w:author="Milos Tesanovic" w:date="2020-04-23T14:16:00Z">
        <w:r w:rsidR="007B7E29">
          <w:rPr>
            <w:rFonts w:eastAsia="Malgun Gothic"/>
            <w:lang w:eastAsia="ko-KR"/>
          </w:rPr>
          <w:t xml:space="preserve"> and does not include the volume of data currently available in the IAB-MT</w:t>
        </w:r>
      </w:ins>
      <w:r w:rsidRPr="00A35DFE">
        <w:rPr>
          <w:rFonts w:eastAsia="Malgun Gothic"/>
          <w:lang w:eastAsia="ko-KR"/>
        </w:rPr>
        <w:t>. Pre-emptive BSR</w:t>
      </w:r>
      <w:ins w:id="155" w:author="Milos Tesanovic" w:date="2020-04-23T14:16:00Z">
        <w:r w:rsidR="007B7E29">
          <w:rPr>
            <w:rFonts w:eastAsia="Malgun Gothic"/>
            <w:lang w:eastAsia="ko-KR"/>
          </w:rPr>
          <w:t xml:space="preserve"> format</w:t>
        </w:r>
      </w:ins>
      <w:r w:rsidRPr="00A35DFE">
        <w:rPr>
          <w:rFonts w:eastAsia="Malgun Gothic"/>
          <w:lang w:eastAsia="ko-KR"/>
        </w:rPr>
        <w:t xml:space="preserve"> is identical to the Long BSR format.</w:t>
      </w:r>
    </w:p>
    <w:p w14:paraId="622167FE" w14:textId="77777777" w:rsidR="00150AEB" w:rsidRPr="00A35DFE" w:rsidRDefault="00150AEB" w:rsidP="00150AEB">
      <w:pPr>
        <w:keepLines/>
        <w:ind w:left="1135" w:hanging="851"/>
        <w:rPr>
          <w:rFonts w:eastAsia="Malgun Gothic"/>
          <w:lang w:eastAsia="ko-KR"/>
        </w:rPr>
      </w:pPr>
      <w:r w:rsidRPr="00A35DFE">
        <w:rPr>
          <w:rFonts w:eastAsia="Malgun Gothic"/>
          <w:lang w:eastAsia="ko-KR"/>
        </w:rPr>
        <w:t>NOTE</w:t>
      </w:r>
      <w:r w:rsidRPr="00A35DFE">
        <w:rPr>
          <w:lang w:eastAsia="ko-KR"/>
        </w:rPr>
        <w:t xml:space="preserve"> 1</w:t>
      </w:r>
      <w:r w:rsidRPr="00A35DFE">
        <w:rPr>
          <w:rFonts w:eastAsia="Malgun Gothic"/>
          <w:lang w:eastAsia="ko-KR"/>
        </w:rPr>
        <w:t>:</w:t>
      </w:r>
      <w:r w:rsidRPr="00A35DFE">
        <w:rPr>
          <w:rFonts w:eastAsia="Malgun Gothic"/>
          <w:lang w:eastAsia="ko-KR"/>
        </w:rPr>
        <w:tab/>
        <w:t>For the Pre-emptive BSR, if configured, the LCGs to be reported, the expected data volume calculation, the exact time to report Pre-emptive BSR and the associated LCH are left to implementation.</w:t>
      </w:r>
    </w:p>
    <w:p w14:paraId="369F5590" w14:textId="77777777" w:rsidR="00150AEB" w:rsidRPr="00A35DFE" w:rsidRDefault="00150AEB" w:rsidP="00150AEB">
      <w:pPr>
        <w:keepLines/>
        <w:ind w:left="1135" w:hanging="851"/>
        <w:rPr>
          <w:rFonts w:eastAsia="Malgun Gothic"/>
          <w:lang w:eastAsia="ko-KR"/>
        </w:rPr>
      </w:pPr>
      <w:r w:rsidRPr="00A35DFE">
        <w:rPr>
          <w:rFonts w:eastAsia="Malgun Gothic"/>
          <w:lang w:eastAsia="ko-KR"/>
        </w:rPr>
        <w:t>NOTE</w:t>
      </w:r>
      <w:r w:rsidRPr="00A35DFE">
        <w:rPr>
          <w:lang w:eastAsia="ko-KR"/>
        </w:rPr>
        <w:t xml:space="preserve"> 2</w:t>
      </w:r>
      <w:r w:rsidRPr="00A35DFE">
        <w:rPr>
          <w:rFonts w:eastAsia="Malgun Gothic"/>
          <w:lang w:eastAsia="ko-KR"/>
        </w:rPr>
        <w:t>:</w:t>
      </w:r>
      <w:r w:rsidRPr="00A35DFE">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p>
    <w:p w14:paraId="19A24A6F" w14:textId="77777777" w:rsidR="00150AEB" w:rsidRPr="00A35DFE" w:rsidRDefault="00150AEB" w:rsidP="00150AEB">
      <w:pPr>
        <w:keepLines/>
        <w:ind w:left="1135" w:hanging="851"/>
        <w:rPr>
          <w:lang w:eastAsia="ko-KR"/>
        </w:rPr>
      </w:pPr>
      <w:r w:rsidRPr="00A35DFE">
        <w:rPr>
          <w:lang w:eastAsia="ko-KR"/>
        </w:rPr>
        <w:t>NOTE 3:</w:t>
      </w:r>
      <w:r w:rsidRPr="00A35DFE">
        <w:rPr>
          <w:lang w:eastAsia="ko-KR"/>
        </w:rPr>
        <w:tab/>
        <w:t>The number of the Buffer Size fields in the Long BSR and Long Truncated BSR format can be zero.</w:t>
      </w:r>
    </w:p>
    <w:p w14:paraId="020E44FE" w14:textId="77777777" w:rsidR="00150AEB" w:rsidRPr="00A35DFE" w:rsidRDefault="00150AEB" w:rsidP="00150AEB">
      <w:pPr>
        <w:keepNext/>
        <w:keepLines/>
        <w:spacing w:before="60"/>
        <w:jc w:val="center"/>
        <w:rPr>
          <w:rFonts w:ascii="Arial" w:hAnsi="Arial"/>
          <w:b/>
          <w:lang w:eastAsia="ko-KR"/>
        </w:rPr>
      </w:pPr>
      <w:r w:rsidRPr="00A35DFE">
        <w:rPr>
          <w:rFonts w:ascii="Arial" w:hAnsi="Arial"/>
          <w:b/>
        </w:rPr>
        <w:object w:dxaOrig="5700" w:dyaOrig="1020" w14:anchorId="7E84F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5pt;height:51.6pt" o:ole="">
            <v:imagedata r:id="rId15" o:title=""/>
          </v:shape>
          <o:OLEObject Type="Embed" ProgID="Visio.Drawing.15" ShapeID="_x0000_i1025" DrawAspect="Content" ObjectID="_1651587808" r:id="rId16"/>
        </w:object>
      </w:r>
    </w:p>
    <w:p w14:paraId="78796E61" w14:textId="77777777" w:rsidR="00150AEB" w:rsidRPr="00A35DFE" w:rsidRDefault="00150AEB" w:rsidP="00150AEB">
      <w:pPr>
        <w:keepLines/>
        <w:spacing w:after="240"/>
        <w:jc w:val="center"/>
        <w:rPr>
          <w:rFonts w:ascii="Arial" w:hAnsi="Arial"/>
          <w:b/>
          <w:noProof/>
          <w:lang w:eastAsia="ko-KR"/>
        </w:rPr>
      </w:pPr>
      <w:r w:rsidRPr="00A35DFE">
        <w:rPr>
          <w:rFonts w:ascii="Arial" w:hAnsi="Arial"/>
          <w:b/>
          <w:noProof/>
        </w:rPr>
        <w:t xml:space="preserve">Figure 6.1.3.1-1: Short BSR and </w:t>
      </w:r>
      <w:r w:rsidRPr="00A35DFE">
        <w:rPr>
          <w:rFonts w:ascii="Arial" w:hAnsi="Arial"/>
          <w:b/>
          <w:noProof/>
          <w:lang w:eastAsia="ko-KR"/>
        </w:rPr>
        <w:t xml:space="preserve">Short </w:t>
      </w:r>
      <w:r w:rsidRPr="00A35DFE">
        <w:rPr>
          <w:rFonts w:ascii="Arial" w:hAnsi="Arial"/>
          <w:b/>
          <w:noProof/>
        </w:rPr>
        <w:t xml:space="preserve">Truncated BSR MAC </w:t>
      </w:r>
      <w:r w:rsidRPr="00A35DFE">
        <w:rPr>
          <w:rFonts w:ascii="Arial" w:hAnsi="Arial"/>
          <w:b/>
          <w:noProof/>
          <w:lang w:eastAsia="ko-KR"/>
        </w:rPr>
        <w:t>CE</w:t>
      </w:r>
    </w:p>
    <w:p w14:paraId="658C8297" w14:textId="77777777" w:rsidR="00150AEB" w:rsidRPr="00A35DFE" w:rsidRDefault="00150AEB" w:rsidP="00150AEB">
      <w:pPr>
        <w:keepNext/>
        <w:keepLines/>
        <w:spacing w:before="60"/>
        <w:jc w:val="center"/>
        <w:rPr>
          <w:rFonts w:ascii="Arial" w:hAnsi="Arial"/>
          <w:b/>
          <w:noProof/>
          <w:lang w:eastAsia="ko-KR"/>
        </w:rPr>
      </w:pPr>
      <w:r w:rsidRPr="00A35DFE">
        <w:rPr>
          <w:rFonts w:ascii="Arial" w:hAnsi="Arial"/>
          <w:b/>
        </w:rPr>
        <w:object w:dxaOrig="5700" w:dyaOrig="3285" w14:anchorId="4EEFB4FA">
          <v:shape id="_x0000_i1026" type="#_x0000_t75" style="width:284.55pt;height:164.4pt" o:ole="">
            <v:imagedata r:id="rId17" o:title=""/>
          </v:shape>
          <o:OLEObject Type="Embed" ProgID="Visio.Drawing.15" ShapeID="_x0000_i1026" DrawAspect="Content" ObjectID="_1651587809" r:id="rId18"/>
        </w:object>
      </w:r>
    </w:p>
    <w:p w14:paraId="5A7AB54B" w14:textId="77777777" w:rsidR="00150AEB" w:rsidRPr="00A35DFE" w:rsidRDefault="00150AEB" w:rsidP="00150AEB">
      <w:pPr>
        <w:keepLines/>
        <w:spacing w:after="240"/>
        <w:jc w:val="center"/>
        <w:rPr>
          <w:rFonts w:ascii="Arial" w:hAnsi="Arial"/>
          <w:b/>
          <w:noProof/>
          <w:lang w:eastAsia="ko-KR"/>
        </w:rPr>
      </w:pPr>
      <w:r w:rsidRPr="00A35DFE">
        <w:rPr>
          <w:rFonts w:ascii="Arial" w:hAnsi="Arial"/>
          <w:b/>
          <w:noProof/>
          <w:lang w:eastAsia="ko-KR"/>
        </w:rPr>
        <w:t xml:space="preserve">Figure 6.1.3.1-2: Long BSR, Long Truncated BSR, and </w:t>
      </w:r>
      <w:r w:rsidRPr="007B7E29">
        <w:rPr>
          <w:rFonts w:ascii="Arial" w:eastAsia="Malgun Gothic" w:hAnsi="Arial"/>
          <w:b/>
          <w:noProof/>
          <w:lang w:eastAsia="ko-KR"/>
          <w:rPrChange w:id="156" w:author="Milos Tesanovic" w:date="2020-04-23T14:16:00Z">
            <w:rPr>
              <w:rFonts w:ascii="Arial" w:eastAsia="Malgun Gothic" w:hAnsi="Arial"/>
              <w:noProof/>
              <w:lang w:eastAsia="ko-KR"/>
            </w:rPr>
          </w:rPrChange>
        </w:rPr>
        <w:t>Pre-emptive BSR</w:t>
      </w:r>
      <w:r w:rsidRPr="00A35DFE">
        <w:rPr>
          <w:rFonts w:ascii="Arial" w:hAnsi="Arial"/>
          <w:noProof/>
          <w:lang w:eastAsia="ko-KR"/>
        </w:rPr>
        <w:t xml:space="preserve"> </w:t>
      </w:r>
      <w:r w:rsidRPr="00A35DFE">
        <w:rPr>
          <w:rFonts w:ascii="Arial" w:hAnsi="Arial"/>
          <w:b/>
          <w:noProof/>
          <w:lang w:eastAsia="ko-KR"/>
        </w:rPr>
        <w:t>MAC CE</w:t>
      </w:r>
    </w:p>
    <w:p w14:paraId="57415564" w14:textId="77777777" w:rsidR="00150AEB" w:rsidRDefault="00150AEB" w:rsidP="00150AE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940197B" w14:textId="77777777" w:rsidR="00150AEB" w:rsidRDefault="00150AEB" w:rsidP="004C6D21">
      <w:pPr>
        <w:keepNext/>
        <w:keepLines/>
        <w:spacing w:before="180"/>
        <w:ind w:left="1134" w:hanging="1134"/>
        <w:outlineLvl w:val="1"/>
        <w:rPr>
          <w:rFonts w:ascii="Arial" w:hAnsi="Arial"/>
          <w:sz w:val="32"/>
          <w:lang w:eastAsia="ko-KR"/>
        </w:rPr>
      </w:pPr>
    </w:p>
    <w:p w14:paraId="1562B558" w14:textId="77777777" w:rsidR="004C6D21" w:rsidRPr="004C6D21" w:rsidRDefault="004C6D21" w:rsidP="004C6D21">
      <w:pPr>
        <w:keepNext/>
        <w:keepLines/>
        <w:spacing w:before="180"/>
        <w:ind w:left="1134" w:hanging="1134"/>
        <w:outlineLvl w:val="1"/>
        <w:rPr>
          <w:rFonts w:ascii="Arial" w:hAnsi="Arial"/>
          <w:sz w:val="32"/>
          <w:lang w:eastAsia="ko-KR"/>
        </w:rPr>
      </w:pPr>
      <w:r w:rsidRPr="004C6D21">
        <w:rPr>
          <w:rFonts w:ascii="Arial" w:hAnsi="Arial"/>
          <w:sz w:val="32"/>
          <w:lang w:eastAsia="ko-KR"/>
        </w:rPr>
        <w:t>6.2</w:t>
      </w:r>
      <w:r w:rsidRPr="004C6D21">
        <w:rPr>
          <w:rFonts w:ascii="Arial" w:hAnsi="Arial"/>
          <w:sz w:val="32"/>
          <w:lang w:eastAsia="ko-KR"/>
        </w:rPr>
        <w:tab/>
        <w:t>Formats and parameters</w:t>
      </w:r>
      <w:bookmarkEnd w:id="107"/>
    </w:p>
    <w:p w14:paraId="06D3A9FE" w14:textId="77777777" w:rsidR="004C6D21" w:rsidRPr="004C6D21" w:rsidRDefault="004C6D21" w:rsidP="004C6D21">
      <w:pPr>
        <w:keepNext/>
        <w:keepLines/>
        <w:spacing w:before="120"/>
        <w:ind w:left="1134" w:hanging="1134"/>
        <w:outlineLvl w:val="2"/>
        <w:rPr>
          <w:rFonts w:ascii="Arial" w:hAnsi="Arial"/>
          <w:sz w:val="28"/>
          <w:lang w:eastAsia="ko-KR"/>
        </w:rPr>
      </w:pPr>
      <w:bookmarkStart w:id="157" w:name="_Toc29239902"/>
      <w:bookmarkStart w:id="158" w:name="_Toc37296319"/>
      <w:r w:rsidRPr="004C6D21">
        <w:rPr>
          <w:rFonts w:ascii="Arial" w:hAnsi="Arial"/>
          <w:sz w:val="28"/>
          <w:lang w:eastAsia="ko-KR"/>
        </w:rPr>
        <w:t>6.2.1</w:t>
      </w:r>
      <w:r w:rsidRPr="004C6D21">
        <w:rPr>
          <w:rFonts w:ascii="Arial" w:hAnsi="Arial"/>
          <w:sz w:val="28"/>
          <w:lang w:eastAsia="ko-KR"/>
        </w:rPr>
        <w:tab/>
        <w:t>MAC subheader for DL-SCH and UL-SCH</w:t>
      </w:r>
      <w:bookmarkEnd w:id="157"/>
      <w:bookmarkEnd w:id="158"/>
    </w:p>
    <w:p w14:paraId="012D3185" w14:textId="77777777" w:rsidR="004C6D21" w:rsidRPr="004C6D21" w:rsidRDefault="004C6D21" w:rsidP="004C6D21">
      <w:pPr>
        <w:rPr>
          <w:lang w:eastAsia="ko-KR"/>
        </w:rPr>
      </w:pPr>
      <w:r w:rsidRPr="004C6D21">
        <w:rPr>
          <w:lang w:eastAsia="ko-KR"/>
        </w:rPr>
        <w:t>The MAC subheader consists of the following fields:</w:t>
      </w:r>
    </w:p>
    <w:p w14:paraId="3DD1704B" w14:textId="77777777" w:rsidR="004C6D21" w:rsidRPr="004C6D21" w:rsidRDefault="004C6D21" w:rsidP="004C6D21">
      <w:pPr>
        <w:ind w:left="568" w:hanging="284"/>
        <w:rPr>
          <w:noProof/>
        </w:rPr>
      </w:pPr>
      <w:r w:rsidRPr="004C6D21">
        <w:rPr>
          <w:noProof/>
        </w:rPr>
        <w:t>-</w:t>
      </w:r>
      <w:r w:rsidRPr="004C6D21">
        <w:rPr>
          <w:noProof/>
        </w:rPr>
        <w:tab/>
        <w:t xml:space="preserve">LCID: The Logical Channel ID field identifies the logical channel instance of the corresponding MAC SDU or the type of the corresponding MAC </w:t>
      </w:r>
      <w:r w:rsidRPr="004C6D21">
        <w:rPr>
          <w:noProof/>
          <w:lang w:eastAsia="ko-KR"/>
        </w:rPr>
        <w:t>CE</w:t>
      </w:r>
      <w:r w:rsidRPr="004C6D21">
        <w:rPr>
          <w:noProof/>
        </w:rPr>
        <w:t xml:space="preserve"> or padding as described in </w:t>
      </w:r>
      <w:r w:rsidRPr="004C6D21">
        <w:rPr>
          <w:noProof/>
          <w:lang w:eastAsia="ko-KR"/>
        </w:rPr>
        <w:t>T</w:t>
      </w:r>
      <w:r w:rsidRPr="004C6D21">
        <w:rPr>
          <w:noProof/>
        </w:rPr>
        <w:t>ables 6.2.1-1</w:t>
      </w:r>
      <w:r w:rsidRPr="004C6D21">
        <w:rPr>
          <w:noProof/>
          <w:lang w:eastAsia="ko-KR"/>
        </w:rPr>
        <w:t xml:space="preserve"> and </w:t>
      </w:r>
      <w:r w:rsidRPr="004C6D21">
        <w:rPr>
          <w:noProof/>
        </w:rPr>
        <w:t>6.2.1-2 for the DL</w:t>
      </w:r>
      <w:r w:rsidRPr="004C6D21">
        <w:rPr>
          <w:noProof/>
          <w:lang w:eastAsia="zh-CN"/>
        </w:rPr>
        <w:t>-SCH</w:t>
      </w:r>
      <w:r w:rsidRPr="004C6D21">
        <w:rPr>
          <w:noProof/>
          <w:lang w:eastAsia="ko-KR"/>
        </w:rPr>
        <w:t xml:space="preserve"> and</w:t>
      </w:r>
      <w:r w:rsidRPr="004C6D21">
        <w:rPr>
          <w:noProof/>
        </w:rPr>
        <w:t xml:space="preserve"> UL-SCH</w:t>
      </w:r>
      <w:r w:rsidRPr="004C6D21">
        <w:rPr>
          <w:noProof/>
          <w:lang w:eastAsia="zh-CN"/>
        </w:rPr>
        <w:t xml:space="preserve"> </w:t>
      </w:r>
      <w:r w:rsidRPr="004C6D21">
        <w:rPr>
          <w:noProof/>
        </w:rPr>
        <w:t xml:space="preserve">respectively. There is one LCID field </w:t>
      </w:r>
      <w:r w:rsidRPr="004C6D21">
        <w:rPr>
          <w:noProof/>
          <w:lang w:eastAsia="ko-KR"/>
        </w:rPr>
        <w:t>per MAC subheader</w:t>
      </w:r>
      <w:r w:rsidRPr="004C6D21">
        <w:rPr>
          <w:noProof/>
        </w:rPr>
        <w:t xml:space="preserve">. The LCID field size is </w:t>
      </w:r>
      <w:r w:rsidRPr="004C6D21">
        <w:rPr>
          <w:noProof/>
          <w:lang w:eastAsia="ko-KR"/>
        </w:rPr>
        <w:t>6</w:t>
      </w:r>
      <w:r w:rsidRPr="004C6D21">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26CDB0D6" w14:textId="77777777" w:rsidR="004C6D21" w:rsidRPr="004C6D21" w:rsidRDefault="004C6D21" w:rsidP="004C6D21">
      <w:pPr>
        <w:ind w:left="568" w:hanging="284"/>
        <w:rPr>
          <w:noProof/>
        </w:rPr>
      </w:pPr>
      <w:r w:rsidRPr="004C6D21">
        <w:rPr>
          <w:noProof/>
        </w:rPr>
        <w:t>-</w:t>
      </w:r>
      <w:r w:rsidRPr="004C6D21">
        <w:rPr>
          <w:noProof/>
        </w:rPr>
        <w:tab/>
        <w:t>eLCID: The extended Logical Channel ID field identifies the logical channel instance of the corresponding MAC SDU as described in tables 6.2.1-1a, 6.2.1-1b, 6.2.1-2a and 6.2.1-2b for the DL-SCH and UL-SCH respectively. The size of the eLCID field is either 8 bits or 16 bits.</w:t>
      </w:r>
    </w:p>
    <w:p w14:paraId="3C05BA8A" w14:textId="77777777" w:rsidR="004C6D21" w:rsidRPr="004C6D21" w:rsidRDefault="004C6D21" w:rsidP="004C6D21">
      <w:pPr>
        <w:keepLines/>
        <w:ind w:left="1135" w:hanging="851"/>
        <w:rPr>
          <w:noProof/>
        </w:rPr>
      </w:pPr>
      <w:r w:rsidRPr="004C6D21">
        <w:rPr>
          <w:noProof/>
        </w:rPr>
        <w:t>NOTE 1:</w:t>
      </w:r>
      <w:r w:rsidRPr="004C6D21">
        <w:rPr>
          <w:noProof/>
        </w:rPr>
        <w:tab/>
        <w:t>The extended Logical Channel ID space using two-octet eLCID and the relevant MAC subheader format is used, only when configured, on the NR backhaul links between IAB nodes or between IAB node and IAB Donor.</w:t>
      </w:r>
    </w:p>
    <w:p w14:paraId="42D20DD5" w14:textId="77777777" w:rsidR="004C6D21" w:rsidRPr="004C6D21" w:rsidRDefault="004C6D21" w:rsidP="004C6D21">
      <w:pPr>
        <w:ind w:left="568" w:hanging="284"/>
        <w:rPr>
          <w:noProof/>
        </w:rPr>
      </w:pPr>
      <w:r w:rsidRPr="004C6D21">
        <w:rPr>
          <w:noProof/>
        </w:rPr>
        <w:t>-</w:t>
      </w:r>
      <w:r w:rsidRPr="004C6D21">
        <w:rPr>
          <w:noProof/>
        </w:rPr>
        <w:tab/>
        <w:t xml:space="preserve">L: The Length field indicates the length of the corresponding MAC SDU </w:t>
      </w:r>
      <w:r w:rsidRPr="004C6D21">
        <w:rPr>
          <w:noProof/>
          <w:lang w:eastAsia="zh-CN"/>
        </w:rPr>
        <w:t xml:space="preserve">or variable-sized MAC </w:t>
      </w:r>
      <w:r w:rsidRPr="004C6D21">
        <w:rPr>
          <w:noProof/>
          <w:lang w:eastAsia="ko-KR"/>
        </w:rPr>
        <w:t>CE</w:t>
      </w:r>
      <w:r w:rsidRPr="004C6D21">
        <w:rPr>
          <w:noProof/>
          <w:lang w:eastAsia="zh-CN"/>
        </w:rPr>
        <w:t xml:space="preserve"> </w:t>
      </w:r>
      <w:r w:rsidRPr="004C6D21">
        <w:rPr>
          <w:noProof/>
        </w:rPr>
        <w:t xml:space="preserve">in bytes. There is one L field per MAC subheader except </w:t>
      </w:r>
      <w:r w:rsidRPr="004C6D21">
        <w:rPr>
          <w:noProof/>
          <w:lang w:eastAsia="ko-KR"/>
        </w:rPr>
        <w:t xml:space="preserve">for </w:t>
      </w:r>
      <w:r w:rsidRPr="004C6D21">
        <w:rPr>
          <w:noProof/>
        </w:rPr>
        <w:t xml:space="preserve">subheaders corresponding to fixed-sized MAC </w:t>
      </w:r>
      <w:r w:rsidRPr="004C6D21">
        <w:rPr>
          <w:noProof/>
          <w:lang w:eastAsia="ko-KR"/>
        </w:rPr>
        <w:t>CE</w:t>
      </w:r>
      <w:r w:rsidRPr="004C6D21">
        <w:rPr>
          <w:noProof/>
        </w:rPr>
        <w:t>s,</w:t>
      </w:r>
      <w:r w:rsidRPr="004C6D21">
        <w:rPr>
          <w:noProof/>
          <w:lang w:eastAsia="ko-KR"/>
        </w:rPr>
        <w:t xml:space="preserve"> padding, and MAC SDUs containing UL CCCH</w:t>
      </w:r>
      <w:r w:rsidRPr="004C6D21">
        <w:rPr>
          <w:noProof/>
        </w:rPr>
        <w:t>. The size of the L field is indicated by the F field;</w:t>
      </w:r>
    </w:p>
    <w:p w14:paraId="0F698C15" w14:textId="77777777" w:rsidR="004C6D21" w:rsidRPr="004C6D21" w:rsidRDefault="004C6D21" w:rsidP="004C6D21">
      <w:pPr>
        <w:ind w:left="568" w:hanging="284"/>
        <w:rPr>
          <w:noProof/>
          <w:lang w:eastAsia="ko-KR"/>
        </w:rPr>
      </w:pPr>
      <w:r w:rsidRPr="004C6D21">
        <w:rPr>
          <w:noProof/>
        </w:rPr>
        <w:t>-</w:t>
      </w:r>
      <w:r w:rsidRPr="004C6D21">
        <w:rPr>
          <w:noProof/>
        </w:rPr>
        <w:tab/>
        <w:t xml:space="preserve">F: The Format field indicates the size of the Length field. There is one F field per MAC subheader except for subheaders corresponding to fixed-sized MAC </w:t>
      </w:r>
      <w:r w:rsidRPr="004C6D21">
        <w:rPr>
          <w:noProof/>
          <w:lang w:eastAsia="ko-KR"/>
        </w:rPr>
        <w:t>CE</w:t>
      </w:r>
      <w:r w:rsidRPr="004C6D21">
        <w:rPr>
          <w:noProof/>
        </w:rPr>
        <w:t>s,</w:t>
      </w:r>
      <w:r w:rsidRPr="004C6D21">
        <w:rPr>
          <w:noProof/>
          <w:lang w:eastAsia="ko-KR"/>
        </w:rPr>
        <w:t xml:space="preserve"> padding, and MAC SDUs containing UL CCCH</w:t>
      </w:r>
      <w:r w:rsidRPr="004C6D21">
        <w:rPr>
          <w:noProof/>
        </w:rPr>
        <w:t xml:space="preserve">. The size of the F field is 1 bit. </w:t>
      </w:r>
      <w:r w:rsidRPr="004C6D21">
        <w:rPr>
          <w:noProof/>
          <w:lang w:eastAsia="ko-KR"/>
        </w:rPr>
        <w:t>The value 0 indicates 8 bits of the Length field. The value 1 indicates 16 bits of the Length field</w:t>
      </w:r>
      <w:r w:rsidRPr="004C6D21">
        <w:rPr>
          <w:noProof/>
        </w:rPr>
        <w:t>;</w:t>
      </w:r>
    </w:p>
    <w:p w14:paraId="5F2FC417" w14:textId="77777777" w:rsidR="004C6D21" w:rsidRPr="004C6D21" w:rsidRDefault="004C6D21" w:rsidP="004C6D21">
      <w:pPr>
        <w:ind w:left="568" w:hanging="284"/>
        <w:rPr>
          <w:noProof/>
        </w:rPr>
      </w:pPr>
      <w:r w:rsidRPr="004C6D21">
        <w:rPr>
          <w:noProof/>
        </w:rPr>
        <w:t>-</w:t>
      </w:r>
      <w:r w:rsidRPr="004C6D21">
        <w:rPr>
          <w:noProof/>
        </w:rPr>
        <w:tab/>
        <w:t xml:space="preserve">R: Reserved bit, set to </w:t>
      </w:r>
      <w:r w:rsidRPr="004C6D21">
        <w:rPr>
          <w:noProof/>
          <w:lang w:eastAsia="ko-KR"/>
        </w:rPr>
        <w:t>0</w:t>
      </w:r>
      <w:r w:rsidRPr="004C6D21">
        <w:rPr>
          <w:noProof/>
        </w:rPr>
        <w:t>.</w:t>
      </w:r>
    </w:p>
    <w:p w14:paraId="4682849D" w14:textId="77777777" w:rsidR="004C6D21" w:rsidRPr="004C6D21" w:rsidRDefault="004C6D21" w:rsidP="004C6D21">
      <w:pPr>
        <w:rPr>
          <w:noProof/>
          <w:lang w:eastAsia="ko-KR"/>
        </w:rPr>
      </w:pPr>
      <w:r w:rsidRPr="004C6D21">
        <w:rPr>
          <w:noProof/>
        </w:rPr>
        <w:t xml:space="preserve">The MAC subheader </w:t>
      </w:r>
      <w:r w:rsidRPr="004C6D21">
        <w:rPr>
          <w:noProof/>
          <w:lang w:eastAsia="ko-KR"/>
        </w:rPr>
        <w:t>is</w:t>
      </w:r>
      <w:r w:rsidRPr="004C6D21">
        <w:rPr>
          <w:noProof/>
        </w:rPr>
        <w:t xml:space="preserve"> octet aligned.</w:t>
      </w:r>
    </w:p>
    <w:p w14:paraId="18266835" w14:textId="77777777" w:rsidR="004C6D21" w:rsidRPr="004C6D21" w:rsidRDefault="004C6D21" w:rsidP="004C6D21">
      <w:pPr>
        <w:keepNext/>
        <w:keepLines/>
        <w:spacing w:before="60"/>
        <w:jc w:val="center"/>
        <w:rPr>
          <w:rFonts w:ascii="Arial" w:hAnsi="Arial"/>
          <w:b/>
          <w:noProof/>
          <w:lang w:eastAsia="ko-KR"/>
        </w:rPr>
      </w:pPr>
      <w:r w:rsidRPr="004C6D21">
        <w:rPr>
          <w:rFonts w:ascii="Arial" w:hAnsi="Arial"/>
          <w:b/>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4C6D21" w:rsidRPr="004C6D21" w14:paraId="08C4B84B" w14:textId="77777777" w:rsidTr="00150AEB">
        <w:trPr>
          <w:jc w:val="center"/>
        </w:trPr>
        <w:tc>
          <w:tcPr>
            <w:tcW w:w="1728" w:type="dxa"/>
          </w:tcPr>
          <w:p w14:paraId="147885AF"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Codepoint/Index</w:t>
            </w:r>
          </w:p>
        </w:tc>
        <w:tc>
          <w:tcPr>
            <w:tcW w:w="3600" w:type="dxa"/>
          </w:tcPr>
          <w:p w14:paraId="6EAD488A"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LCID values</w:t>
            </w:r>
          </w:p>
        </w:tc>
      </w:tr>
      <w:tr w:rsidR="004C6D21" w:rsidRPr="004C6D21" w14:paraId="2C5DCDE7" w14:textId="77777777" w:rsidTr="00150AEB">
        <w:trPr>
          <w:jc w:val="center"/>
        </w:trPr>
        <w:tc>
          <w:tcPr>
            <w:tcW w:w="1728" w:type="dxa"/>
          </w:tcPr>
          <w:p w14:paraId="7DDEC6EC"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0</w:t>
            </w:r>
          </w:p>
        </w:tc>
        <w:tc>
          <w:tcPr>
            <w:tcW w:w="3600" w:type="dxa"/>
          </w:tcPr>
          <w:p w14:paraId="668235FB"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CCCH</w:t>
            </w:r>
          </w:p>
        </w:tc>
      </w:tr>
      <w:tr w:rsidR="004C6D21" w:rsidRPr="004C6D21" w14:paraId="23C3FEED" w14:textId="77777777" w:rsidTr="00150AEB">
        <w:trPr>
          <w:jc w:val="center"/>
        </w:trPr>
        <w:tc>
          <w:tcPr>
            <w:tcW w:w="1728" w:type="dxa"/>
          </w:tcPr>
          <w:p w14:paraId="25B0EA17"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1–32</w:t>
            </w:r>
          </w:p>
        </w:tc>
        <w:tc>
          <w:tcPr>
            <w:tcW w:w="3600" w:type="dxa"/>
          </w:tcPr>
          <w:p w14:paraId="0F113FA9"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Identity of the logical channel</w:t>
            </w:r>
          </w:p>
        </w:tc>
      </w:tr>
      <w:tr w:rsidR="004C6D21" w:rsidRPr="004C6D21" w14:paraId="6D480DEE" w14:textId="77777777" w:rsidTr="00150AEB">
        <w:trPr>
          <w:jc w:val="center"/>
        </w:trPr>
        <w:tc>
          <w:tcPr>
            <w:tcW w:w="1728" w:type="dxa"/>
          </w:tcPr>
          <w:p w14:paraId="31179D58"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33</w:t>
            </w:r>
          </w:p>
        </w:tc>
        <w:tc>
          <w:tcPr>
            <w:tcW w:w="3600" w:type="dxa"/>
          </w:tcPr>
          <w:p w14:paraId="71FC0B3D"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Extended logical channel ID field (two-octet eLCID field)</w:t>
            </w:r>
          </w:p>
        </w:tc>
      </w:tr>
      <w:tr w:rsidR="004C6D21" w:rsidRPr="004C6D21" w14:paraId="14E54431" w14:textId="77777777" w:rsidTr="00150AEB">
        <w:trPr>
          <w:jc w:val="center"/>
        </w:trPr>
        <w:tc>
          <w:tcPr>
            <w:tcW w:w="1728" w:type="dxa"/>
          </w:tcPr>
          <w:p w14:paraId="004B5D86"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34</w:t>
            </w:r>
          </w:p>
        </w:tc>
        <w:tc>
          <w:tcPr>
            <w:tcW w:w="3600" w:type="dxa"/>
          </w:tcPr>
          <w:p w14:paraId="664F8D1B"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Extended logical channel ID field (one–octet eLCID field)</w:t>
            </w:r>
          </w:p>
        </w:tc>
      </w:tr>
      <w:tr w:rsidR="004C6D21" w:rsidRPr="004C6D21" w14:paraId="7292E56F" w14:textId="77777777" w:rsidTr="00150AEB">
        <w:trPr>
          <w:jc w:val="center"/>
        </w:trPr>
        <w:tc>
          <w:tcPr>
            <w:tcW w:w="1728" w:type="dxa"/>
          </w:tcPr>
          <w:p w14:paraId="3A75C592"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35</w:t>
            </w:r>
          </w:p>
        </w:tc>
        <w:tc>
          <w:tcPr>
            <w:tcW w:w="3600" w:type="dxa"/>
          </w:tcPr>
          <w:p w14:paraId="53294D9A"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Reserved</w:t>
            </w:r>
          </w:p>
        </w:tc>
      </w:tr>
      <w:tr w:rsidR="004C6D21" w:rsidRPr="004C6D21" w14:paraId="3FA621E0" w14:textId="77777777" w:rsidTr="00150AEB">
        <w:trPr>
          <w:jc w:val="center"/>
        </w:trPr>
        <w:tc>
          <w:tcPr>
            <w:tcW w:w="1728" w:type="dxa"/>
          </w:tcPr>
          <w:p w14:paraId="0878C106"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36</w:t>
            </w:r>
          </w:p>
        </w:tc>
        <w:tc>
          <w:tcPr>
            <w:tcW w:w="3600" w:type="dxa"/>
          </w:tcPr>
          <w:p w14:paraId="1B91B3A9"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zh-CN"/>
              </w:rPr>
              <w:t>SP Positioning SRS Activation/Deactivation</w:t>
            </w:r>
          </w:p>
        </w:tc>
      </w:tr>
      <w:tr w:rsidR="004C6D21" w:rsidRPr="004C6D21" w14:paraId="22A65F19" w14:textId="77777777" w:rsidTr="00150AEB">
        <w:trPr>
          <w:jc w:val="center"/>
        </w:trPr>
        <w:tc>
          <w:tcPr>
            <w:tcW w:w="1728" w:type="dxa"/>
          </w:tcPr>
          <w:p w14:paraId="636E7327"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37</w:t>
            </w:r>
          </w:p>
        </w:tc>
        <w:tc>
          <w:tcPr>
            <w:tcW w:w="3600" w:type="dxa"/>
          </w:tcPr>
          <w:p w14:paraId="1F4484C6" w14:textId="77777777" w:rsidR="004C6D21" w:rsidRPr="004C6D21" w:rsidRDefault="004C6D21" w:rsidP="004C6D21">
            <w:pPr>
              <w:keepNext/>
              <w:keepLines/>
              <w:spacing w:after="0"/>
              <w:jc w:val="center"/>
              <w:rPr>
                <w:rFonts w:ascii="Arial" w:hAnsi="Arial"/>
                <w:noProof/>
                <w:sz w:val="18"/>
                <w:lang w:eastAsia="ko-KR"/>
              </w:rPr>
            </w:pPr>
            <w:r w:rsidRPr="004C6D21">
              <w:rPr>
                <w:rFonts w:ascii="Arial" w:eastAsia="Malgun Gothic" w:hAnsi="Arial"/>
                <w:noProof/>
                <w:sz w:val="18"/>
                <w:lang w:eastAsia="ko-KR"/>
              </w:rPr>
              <w:t>Duplication RLC Activation/Deactivation</w:t>
            </w:r>
          </w:p>
        </w:tc>
      </w:tr>
      <w:tr w:rsidR="004C6D21" w:rsidRPr="004C6D21" w14:paraId="15CEFC44" w14:textId="77777777" w:rsidTr="00150AEB">
        <w:trPr>
          <w:jc w:val="center"/>
        </w:trPr>
        <w:tc>
          <w:tcPr>
            <w:tcW w:w="1728" w:type="dxa"/>
          </w:tcPr>
          <w:p w14:paraId="639AFA47"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38</w:t>
            </w:r>
          </w:p>
        </w:tc>
        <w:tc>
          <w:tcPr>
            <w:tcW w:w="3600" w:type="dxa"/>
          </w:tcPr>
          <w:p w14:paraId="4B805879"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Absolute Timing Advance Command</w:t>
            </w:r>
          </w:p>
        </w:tc>
      </w:tr>
      <w:tr w:rsidR="004C6D21" w:rsidRPr="004C6D21" w14:paraId="6782C57F" w14:textId="77777777" w:rsidTr="00150AEB">
        <w:trPr>
          <w:jc w:val="center"/>
        </w:trPr>
        <w:tc>
          <w:tcPr>
            <w:tcW w:w="1728" w:type="dxa"/>
          </w:tcPr>
          <w:p w14:paraId="40B07C2B"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39</w:t>
            </w:r>
          </w:p>
        </w:tc>
        <w:tc>
          <w:tcPr>
            <w:tcW w:w="3600" w:type="dxa"/>
          </w:tcPr>
          <w:p w14:paraId="4D9851B1"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CC list-based SRS Activation/Deactivation</w:t>
            </w:r>
          </w:p>
        </w:tc>
      </w:tr>
      <w:tr w:rsidR="004C6D21" w:rsidRPr="004C6D21" w14:paraId="004368A0" w14:textId="77777777" w:rsidTr="00150AEB">
        <w:trPr>
          <w:jc w:val="center"/>
        </w:trPr>
        <w:tc>
          <w:tcPr>
            <w:tcW w:w="1728" w:type="dxa"/>
          </w:tcPr>
          <w:p w14:paraId="1EDF7CF2"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40</w:t>
            </w:r>
          </w:p>
        </w:tc>
        <w:tc>
          <w:tcPr>
            <w:tcW w:w="3600" w:type="dxa"/>
          </w:tcPr>
          <w:p w14:paraId="7EC9014A"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PUSCH Pathloss Reference RS Activation/Deactivation</w:t>
            </w:r>
          </w:p>
        </w:tc>
      </w:tr>
      <w:tr w:rsidR="004C6D21" w:rsidRPr="004C6D21" w14:paraId="2442A32D" w14:textId="77777777" w:rsidTr="00150AEB">
        <w:trPr>
          <w:jc w:val="center"/>
        </w:trPr>
        <w:tc>
          <w:tcPr>
            <w:tcW w:w="1728" w:type="dxa"/>
          </w:tcPr>
          <w:p w14:paraId="3511759A"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41</w:t>
            </w:r>
          </w:p>
        </w:tc>
        <w:tc>
          <w:tcPr>
            <w:tcW w:w="3600" w:type="dxa"/>
          </w:tcPr>
          <w:p w14:paraId="79D9669E"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SRS Pathloss Reference RS Activation/Deactivation</w:t>
            </w:r>
          </w:p>
        </w:tc>
      </w:tr>
      <w:tr w:rsidR="004C6D21" w:rsidRPr="004C6D21" w14:paraId="41117D66" w14:textId="77777777" w:rsidTr="00150AEB">
        <w:trPr>
          <w:jc w:val="center"/>
        </w:trPr>
        <w:tc>
          <w:tcPr>
            <w:tcW w:w="1728" w:type="dxa"/>
          </w:tcPr>
          <w:p w14:paraId="2B7ABEDB"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42</w:t>
            </w:r>
          </w:p>
        </w:tc>
        <w:tc>
          <w:tcPr>
            <w:tcW w:w="3600" w:type="dxa"/>
          </w:tcPr>
          <w:p w14:paraId="1EF8924E"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AP SRS spatial relation Indication</w:t>
            </w:r>
          </w:p>
        </w:tc>
      </w:tr>
      <w:tr w:rsidR="004C6D21" w:rsidRPr="004C6D21" w14:paraId="29C00AD7" w14:textId="77777777" w:rsidTr="00150AEB">
        <w:trPr>
          <w:jc w:val="center"/>
        </w:trPr>
        <w:tc>
          <w:tcPr>
            <w:tcW w:w="1728" w:type="dxa"/>
          </w:tcPr>
          <w:p w14:paraId="57047B5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43</w:t>
            </w:r>
          </w:p>
        </w:tc>
        <w:tc>
          <w:tcPr>
            <w:tcW w:w="3600" w:type="dxa"/>
          </w:tcPr>
          <w:p w14:paraId="61FC5E71"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Enhanced PUCCH spatial relation Activation/Deactivation</w:t>
            </w:r>
          </w:p>
        </w:tc>
      </w:tr>
      <w:tr w:rsidR="004C6D21" w:rsidRPr="004C6D21" w14:paraId="7DABE1AF" w14:textId="77777777" w:rsidTr="00150AEB">
        <w:trPr>
          <w:jc w:val="center"/>
        </w:trPr>
        <w:tc>
          <w:tcPr>
            <w:tcW w:w="1728" w:type="dxa"/>
          </w:tcPr>
          <w:p w14:paraId="476CA243"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44</w:t>
            </w:r>
          </w:p>
        </w:tc>
        <w:tc>
          <w:tcPr>
            <w:tcW w:w="3600" w:type="dxa"/>
          </w:tcPr>
          <w:p w14:paraId="2D99BB1C"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Enhanced TCI States Activation/Deactivation for UE-specific PDSCH</w:t>
            </w:r>
          </w:p>
        </w:tc>
      </w:tr>
      <w:tr w:rsidR="004C6D21" w:rsidRPr="004C6D21" w14:paraId="535A961F" w14:textId="77777777" w:rsidTr="00150AEB">
        <w:trPr>
          <w:jc w:val="center"/>
        </w:trPr>
        <w:tc>
          <w:tcPr>
            <w:tcW w:w="1728" w:type="dxa"/>
          </w:tcPr>
          <w:p w14:paraId="45FDDF79" w14:textId="4BEBFB34"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45</w:t>
            </w:r>
            <w:ins w:id="159" w:author="Milos Tesanovic" w:date="2020-04-22T17:10:00Z">
              <w:r w:rsidRPr="004C6D21">
                <w:rPr>
                  <w:rFonts w:ascii="Arial" w:hAnsi="Arial"/>
                  <w:noProof/>
                  <w:sz w:val="18"/>
                  <w:lang w:eastAsia="ko-KR"/>
                </w:rPr>
                <w:t>–</w:t>
              </w:r>
              <w:r>
                <w:rPr>
                  <w:rFonts w:ascii="Arial" w:hAnsi="Arial"/>
                  <w:noProof/>
                  <w:sz w:val="18"/>
                  <w:lang w:eastAsia="ko-KR"/>
                </w:rPr>
                <w:t>46</w:t>
              </w:r>
            </w:ins>
          </w:p>
        </w:tc>
        <w:tc>
          <w:tcPr>
            <w:tcW w:w="3600" w:type="dxa"/>
          </w:tcPr>
          <w:p w14:paraId="37730A30" w14:textId="39AECE64" w:rsidR="004C6D21" w:rsidRPr="004C6D21" w:rsidRDefault="004C6D21" w:rsidP="004C6D21">
            <w:pPr>
              <w:keepNext/>
              <w:keepLines/>
              <w:spacing w:after="0"/>
              <w:jc w:val="center"/>
              <w:rPr>
                <w:rFonts w:ascii="Arial" w:hAnsi="Arial"/>
                <w:noProof/>
                <w:sz w:val="18"/>
                <w:lang w:eastAsia="ko-KR"/>
              </w:rPr>
            </w:pPr>
            <w:ins w:id="160" w:author="Milos Tesanovic" w:date="2020-04-22T17:10:00Z">
              <w:r>
                <w:rPr>
                  <w:rFonts w:ascii="Arial" w:hAnsi="Arial"/>
                  <w:noProof/>
                  <w:sz w:val="18"/>
                  <w:lang w:eastAsia="ko-KR"/>
                </w:rPr>
                <w:t>Reserved</w:t>
              </w:r>
            </w:ins>
            <w:del w:id="161" w:author="Milos Tesanovic" w:date="2020-04-22T17:12:00Z">
              <w:r w:rsidRPr="004C6D21" w:rsidDel="004C6D21">
                <w:rPr>
                  <w:rFonts w:ascii="Arial" w:hAnsi="Arial"/>
                  <w:noProof/>
                  <w:sz w:val="18"/>
                  <w:lang w:eastAsia="ko-KR"/>
                </w:rPr>
                <w:delText>Number of Provided Guard Symbols</w:delText>
              </w:r>
            </w:del>
          </w:p>
        </w:tc>
      </w:tr>
      <w:tr w:rsidR="004C6D21" w:rsidRPr="004C6D21" w14:paraId="78BA4754" w14:textId="77777777" w:rsidTr="00150AEB">
        <w:trPr>
          <w:jc w:val="center"/>
        </w:trPr>
        <w:tc>
          <w:tcPr>
            <w:tcW w:w="1728" w:type="dxa"/>
          </w:tcPr>
          <w:p w14:paraId="553E166D" w14:textId="58651AB5" w:rsidR="004C6D21" w:rsidRPr="004C6D21" w:rsidRDefault="004C6D21" w:rsidP="004C6D21">
            <w:pPr>
              <w:keepNext/>
              <w:keepLines/>
              <w:spacing w:after="0"/>
              <w:jc w:val="center"/>
              <w:rPr>
                <w:rFonts w:ascii="Arial" w:hAnsi="Arial"/>
                <w:noProof/>
                <w:sz w:val="18"/>
                <w:lang w:eastAsia="ko-KR"/>
              </w:rPr>
            </w:pPr>
            <w:del w:id="162" w:author="Milos Tesanovic" w:date="2020-04-22T17:08:00Z">
              <w:r w:rsidRPr="004C6D21" w:rsidDel="004C6D21">
                <w:rPr>
                  <w:rFonts w:ascii="Arial" w:hAnsi="Arial"/>
                  <w:noProof/>
                  <w:sz w:val="18"/>
                  <w:lang w:eastAsia="ko-KR"/>
                </w:rPr>
                <w:delText>46</w:delText>
              </w:r>
            </w:del>
          </w:p>
        </w:tc>
        <w:tc>
          <w:tcPr>
            <w:tcW w:w="3600" w:type="dxa"/>
          </w:tcPr>
          <w:p w14:paraId="49EF3468" w14:textId="3604AD87" w:rsidR="004C6D21" w:rsidRPr="004C6D21" w:rsidRDefault="004C6D21" w:rsidP="004C6D21">
            <w:pPr>
              <w:keepNext/>
              <w:keepLines/>
              <w:spacing w:after="0"/>
              <w:jc w:val="center"/>
              <w:rPr>
                <w:rFonts w:ascii="Arial" w:hAnsi="Arial"/>
                <w:noProof/>
                <w:sz w:val="18"/>
                <w:lang w:eastAsia="ko-KR"/>
              </w:rPr>
            </w:pPr>
            <w:del w:id="163" w:author="Milos Tesanovic" w:date="2020-04-22T17:12:00Z">
              <w:r w:rsidRPr="004C6D21" w:rsidDel="004C6D21">
                <w:rPr>
                  <w:rFonts w:ascii="Arial" w:hAnsi="Arial"/>
                  <w:noProof/>
                  <w:sz w:val="18"/>
                  <w:lang w:eastAsia="ko-KR"/>
                </w:rPr>
                <w:delText>Timing Delta</w:delText>
              </w:r>
            </w:del>
          </w:p>
        </w:tc>
      </w:tr>
      <w:tr w:rsidR="004C6D21" w:rsidRPr="004C6D21" w14:paraId="06547432" w14:textId="77777777" w:rsidTr="00150AEB">
        <w:trPr>
          <w:jc w:val="center"/>
        </w:trPr>
        <w:tc>
          <w:tcPr>
            <w:tcW w:w="1728" w:type="dxa"/>
          </w:tcPr>
          <w:p w14:paraId="1D4F61A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47</w:t>
            </w:r>
          </w:p>
        </w:tc>
        <w:tc>
          <w:tcPr>
            <w:tcW w:w="3600" w:type="dxa"/>
          </w:tcPr>
          <w:p w14:paraId="0961C1CC" w14:textId="77777777" w:rsidR="004C6D21" w:rsidRPr="004C6D21" w:rsidRDefault="004C6D21" w:rsidP="004C6D21">
            <w:pPr>
              <w:keepNext/>
              <w:keepLines/>
              <w:spacing w:after="0"/>
              <w:jc w:val="center"/>
              <w:rPr>
                <w:rFonts w:ascii="Arial" w:hAnsi="Arial"/>
                <w:sz w:val="18"/>
              </w:rPr>
            </w:pPr>
            <w:r w:rsidRPr="004C6D21">
              <w:rPr>
                <w:rFonts w:ascii="Arial" w:hAnsi="Arial"/>
                <w:noProof/>
                <w:sz w:val="18"/>
                <w:lang w:eastAsia="ko-KR"/>
              </w:rPr>
              <w:t>Recommended bit rate</w:t>
            </w:r>
          </w:p>
        </w:tc>
      </w:tr>
      <w:tr w:rsidR="004C6D21" w:rsidRPr="004C6D21" w14:paraId="3387F82E" w14:textId="77777777" w:rsidTr="00150AEB">
        <w:trPr>
          <w:jc w:val="center"/>
        </w:trPr>
        <w:tc>
          <w:tcPr>
            <w:tcW w:w="1728" w:type="dxa"/>
          </w:tcPr>
          <w:p w14:paraId="70FA67C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48</w:t>
            </w:r>
          </w:p>
        </w:tc>
        <w:tc>
          <w:tcPr>
            <w:tcW w:w="3600" w:type="dxa"/>
          </w:tcPr>
          <w:p w14:paraId="516BE6F4"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 xml:space="preserve">SP ZP CSI-RS Resource Set </w:t>
            </w:r>
            <w:r w:rsidRPr="004C6D21">
              <w:rPr>
                <w:rFonts w:ascii="Arial" w:hAnsi="Arial"/>
                <w:noProof/>
                <w:sz w:val="18"/>
                <w:lang w:eastAsia="ko-KR"/>
              </w:rPr>
              <w:t>Activation/Deactivation</w:t>
            </w:r>
          </w:p>
        </w:tc>
      </w:tr>
      <w:tr w:rsidR="004C6D21" w:rsidRPr="004C6D21" w14:paraId="1624ED32" w14:textId="77777777" w:rsidTr="00150AEB">
        <w:trPr>
          <w:jc w:val="center"/>
        </w:trPr>
        <w:tc>
          <w:tcPr>
            <w:tcW w:w="1728" w:type="dxa"/>
          </w:tcPr>
          <w:p w14:paraId="0248D8E0"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49</w:t>
            </w:r>
          </w:p>
        </w:tc>
        <w:tc>
          <w:tcPr>
            <w:tcW w:w="3600" w:type="dxa"/>
          </w:tcPr>
          <w:p w14:paraId="3FB4CCE3"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PUCCH spatial relation Activation/Deactivation</w:t>
            </w:r>
          </w:p>
        </w:tc>
      </w:tr>
      <w:tr w:rsidR="004C6D21" w:rsidRPr="004C6D21" w14:paraId="1C033813" w14:textId="77777777" w:rsidTr="00150AEB">
        <w:trPr>
          <w:jc w:val="center"/>
        </w:trPr>
        <w:tc>
          <w:tcPr>
            <w:tcW w:w="1728" w:type="dxa"/>
          </w:tcPr>
          <w:p w14:paraId="21AC61A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50</w:t>
            </w:r>
          </w:p>
        </w:tc>
        <w:tc>
          <w:tcPr>
            <w:tcW w:w="3600" w:type="dxa"/>
          </w:tcPr>
          <w:p w14:paraId="6D2ABF8B"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lang w:eastAsia="ko-KR"/>
              </w:rPr>
              <w:t xml:space="preserve">SP SRS Activation/Deactivation </w:t>
            </w:r>
          </w:p>
        </w:tc>
      </w:tr>
      <w:tr w:rsidR="004C6D21" w:rsidRPr="004C6D21" w14:paraId="42C7BB1C" w14:textId="77777777" w:rsidTr="00150AEB">
        <w:trPr>
          <w:jc w:val="center"/>
        </w:trPr>
        <w:tc>
          <w:tcPr>
            <w:tcW w:w="1728" w:type="dxa"/>
          </w:tcPr>
          <w:p w14:paraId="428AFF0D"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51</w:t>
            </w:r>
          </w:p>
        </w:tc>
        <w:tc>
          <w:tcPr>
            <w:tcW w:w="3600" w:type="dxa"/>
          </w:tcPr>
          <w:p w14:paraId="696780DE"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lang w:eastAsia="ko-KR"/>
              </w:rPr>
              <w:t>SP CSI reporting on PUCCH Activation/Deactivation</w:t>
            </w:r>
          </w:p>
        </w:tc>
      </w:tr>
      <w:tr w:rsidR="004C6D21" w:rsidRPr="004C6D21" w14:paraId="00CBA981" w14:textId="77777777" w:rsidTr="00150AEB">
        <w:trPr>
          <w:jc w:val="center"/>
        </w:trPr>
        <w:tc>
          <w:tcPr>
            <w:tcW w:w="1728" w:type="dxa"/>
          </w:tcPr>
          <w:p w14:paraId="036201AF"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52</w:t>
            </w:r>
          </w:p>
        </w:tc>
        <w:tc>
          <w:tcPr>
            <w:tcW w:w="3600" w:type="dxa"/>
          </w:tcPr>
          <w:p w14:paraId="61E74840"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lang w:eastAsia="ko-KR"/>
              </w:rPr>
              <w:t>TCI State Indication for UE-specific PDCCH</w:t>
            </w:r>
          </w:p>
        </w:tc>
      </w:tr>
      <w:tr w:rsidR="004C6D21" w:rsidRPr="004C6D21" w14:paraId="7DFED8F4" w14:textId="77777777" w:rsidTr="00150AEB">
        <w:trPr>
          <w:jc w:val="center"/>
        </w:trPr>
        <w:tc>
          <w:tcPr>
            <w:tcW w:w="1728" w:type="dxa"/>
          </w:tcPr>
          <w:p w14:paraId="20325CB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53</w:t>
            </w:r>
          </w:p>
        </w:tc>
        <w:tc>
          <w:tcPr>
            <w:tcW w:w="3600" w:type="dxa"/>
          </w:tcPr>
          <w:p w14:paraId="471B50FD"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lang w:eastAsia="ko-KR"/>
              </w:rPr>
              <w:t>TCI States Activation/Deactivation for UE-specific PDSCH</w:t>
            </w:r>
          </w:p>
        </w:tc>
      </w:tr>
      <w:tr w:rsidR="004C6D21" w:rsidRPr="004C6D21" w14:paraId="45361921" w14:textId="77777777" w:rsidTr="00150AEB">
        <w:trPr>
          <w:jc w:val="center"/>
        </w:trPr>
        <w:tc>
          <w:tcPr>
            <w:tcW w:w="1728" w:type="dxa"/>
          </w:tcPr>
          <w:p w14:paraId="34D60579"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54</w:t>
            </w:r>
          </w:p>
        </w:tc>
        <w:tc>
          <w:tcPr>
            <w:tcW w:w="3600" w:type="dxa"/>
          </w:tcPr>
          <w:p w14:paraId="119CBE1D"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lang w:eastAsia="ko-KR"/>
              </w:rPr>
              <w:t>Aperiodic CSI Trigger State Subselection</w:t>
            </w:r>
          </w:p>
        </w:tc>
      </w:tr>
      <w:tr w:rsidR="004C6D21" w:rsidRPr="004C6D21" w14:paraId="2418B0EC" w14:textId="77777777" w:rsidTr="00150AEB">
        <w:trPr>
          <w:jc w:val="center"/>
        </w:trPr>
        <w:tc>
          <w:tcPr>
            <w:tcW w:w="1728" w:type="dxa"/>
          </w:tcPr>
          <w:p w14:paraId="476EE27A"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55</w:t>
            </w:r>
          </w:p>
        </w:tc>
        <w:tc>
          <w:tcPr>
            <w:tcW w:w="3600" w:type="dxa"/>
          </w:tcPr>
          <w:p w14:paraId="03F333D9"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lang w:eastAsia="ko-KR"/>
              </w:rPr>
              <w:t>SP CSI-RS/CSI-IM Resource Set Activation/Deactivation</w:t>
            </w:r>
          </w:p>
        </w:tc>
      </w:tr>
      <w:tr w:rsidR="004C6D21" w:rsidRPr="004C6D21" w14:paraId="48FF8936" w14:textId="77777777" w:rsidTr="00150AEB">
        <w:trPr>
          <w:jc w:val="center"/>
        </w:trPr>
        <w:tc>
          <w:tcPr>
            <w:tcW w:w="1728" w:type="dxa"/>
          </w:tcPr>
          <w:p w14:paraId="62482433"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56</w:t>
            </w:r>
          </w:p>
        </w:tc>
        <w:tc>
          <w:tcPr>
            <w:tcW w:w="3600" w:type="dxa"/>
          </w:tcPr>
          <w:p w14:paraId="04A1A9E6"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Duplication Activation/Deactivation</w:t>
            </w:r>
          </w:p>
        </w:tc>
      </w:tr>
      <w:tr w:rsidR="004C6D21" w:rsidRPr="004C6D21" w14:paraId="5628C94E" w14:textId="77777777" w:rsidTr="00150AEB">
        <w:trPr>
          <w:jc w:val="center"/>
        </w:trPr>
        <w:tc>
          <w:tcPr>
            <w:tcW w:w="1728" w:type="dxa"/>
          </w:tcPr>
          <w:p w14:paraId="0E3FC05A"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57</w:t>
            </w:r>
          </w:p>
        </w:tc>
        <w:tc>
          <w:tcPr>
            <w:tcW w:w="3600" w:type="dxa"/>
          </w:tcPr>
          <w:p w14:paraId="3EC2E71B"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SCell Activation/Deactivation (four octets)</w:t>
            </w:r>
          </w:p>
        </w:tc>
      </w:tr>
      <w:tr w:rsidR="004C6D21" w:rsidRPr="004C6D21" w14:paraId="65964B0B" w14:textId="77777777" w:rsidTr="00150AEB">
        <w:trPr>
          <w:jc w:val="center"/>
        </w:trPr>
        <w:tc>
          <w:tcPr>
            <w:tcW w:w="1728" w:type="dxa"/>
          </w:tcPr>
          <w:p w14:paraId="75BF8EA6"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58</w:t>
            </w:r>
          </w:p>
        </w:tc>
        <w:tc>
          <w:tcPr>
            <w:tcW w:w="3600" w:type="dxa"/>
          </w:tcPr>
          <w:p w14:paraId="50D063ED"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SCell Activation/Deactivation (one octet)</w:t>
            </w:r>
          </w:p>
        </w:tc>
      </w:tr>
      <w:tr w:rsidR="004C6D21" w:rsidRPr="004C6D21" w14:paraId="52EF0986" w14:textId="77777777" w:rsidTr="00150AEB">
        <w:trPr>
          <w:jc w:val="center"/>
        </w:trPr>
        <w:tc>
          <w:tcPr>
            <w:tcW w:w="1728" w:type="dxa"/>
          </w:tcPr>
          <w:p w14:paraId="51C9DDEE"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59</w:t>
            </w:r>
          </w:p>
        </w:tc>
        <w:tc>
          <w:tcPr>
            <w:tcW w:w="3600" w:type="dxa"/>
          </w:tcPr>
          <w:p w14:paraId="4853D3BE"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Long DRX Command</w:t>
            </w:r>
          </w:p>
        </w:tc>
      </w:tr>
      <w:tr w:rsidR="004C6D21" w:rsidRPr="004C6D21" w14:paraId="26813F4C" w14:textId="77777777" w:rsidTr="00150AEB">
        <w:trPr>
          <w:jc w:val="center"/>
        </w:trPr>
        <w:tc>
          <w:tcPr>
            <w:tcW w:w="1728" w:type="dxa"/>
          </w:tcPr>
          <w:p w14:paraId="374D29EE"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60</w:t>
            </w:r>
          </w:p>
        </w:tc>
        <w:tc>
          <w:tcPr>
            <w:tcW w:w="3600" w:type="dxa"/>
          </w:tcPr>
          <w:p w14:paraId="264E578B"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DRX Command</w:t>
            </w:r>
          </w:p>
        </w:tc>
      </w:tr>
      <w:tr w:rsidR="004C6D21" w:rsidRPr="004C6D21" w14:paraId="57EEDF1C" w14:textId="77777777" w:rsidTr="00150AEB">
        <w:trPr>
          <w:jc w:val="center"/>
        </w:trPr>
        <w:tc>
          <w:tcPr>
            <w:tcW w:w="1728" w:type="dxa"/>
          </w:tcPr>
          <w:p w14:paraId="47660B3E"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61</w:t>
            </w:r>
          </w:p>
        </w:tc>
        <w:tc>
          <w:tcPr>
            <w:tcW w:w="3600" w:type="dxa"/>
          </w:tcPr>
          <w:p w14:paraId="30CA320D"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Timing Advance Command</w:t>
            </w:r>
          </w:p>
        </w:tc>
      </w:tr>
      <w:tr w:rsidR="004C6D21" w:rsidRPr="004C6D21" w14:paraId="2EDA7CF3" w14:textId="77777777" w:rsidTr="00150AEB">
        <w:trPr>
          <w:jc w:val="center"/>
        </w:trPr>
        <w:tc>
          <w:tcPr>
            <w:tcW w:w="1728" w:type="dxa"/>
          </w:tcPr>
          <w:p w14:paraId="01F20C78"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62</w:t>
            </w:r>
          </w:p>
        </w:tc>
        <w:tc>
          <w:tcPr>
            <w:tcW w:w="3600" w:type="dxa"/>
          </w:tcPr>
          <w:p w14:paraId="3DD4FC29"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UE Contention Resolution Identity</w:t>
            </w:r>
          </w:p>
        </w:tc>
      </w:tr>
      <w:tr w:rsidR="004C6D21" w:rsidRPr="004C6D21" w14:paraId="05602867" w14:textId="77777777" w:rsidTr="00150AEB">
        <w:trPr>
          <w:jc w:val="center"/>
        </w:trPr>
        <w:tc>
          <w:tcPr>
            <w:tcW w:w="1728" w:type="dxa"/>
          </w:tcPr>
          <w:p w14:paraId="0EF84EC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63</w:t>
            </w:r>
          </w:p>
        </w:tc>
        <w:tc>
          <w:tcPr>
            <w:tcW w:w="3600" w:type="dxa"/>
          </w:tcPr>
          <w:p w14:paraId="66F2A2E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Padding</w:t>
            </w:r>
          </w:p>
        </w:tc>
      </w:tr>
    </w:tbl>
    <w:p w14:paraId="54FA9889" w14:textId="77777777" w:rsidR="004C6D21" w:rsidRPr="004C6D21" w:rsidRDefault="004C6D21" w:rsidP="004C6D21">
      <w:pPr>
        <w:rPr>
          <w:noProof/>
          <w:lang w:eastAsia="ko-KR"/>
        </w:rPr>
      </w:pPr>
    </w:p>
    <w:p w14:paraId="2CBAA48D" w14:textId="77777777" w:rsidR="004C6D21" w:rsidRPr="004C6D21" w:rsidRDefault="004C6D21" w:rsidP="004C6D21">
      <w:pPr>
        <w:keepNext/>
        <w:keepLines/>
        <w:spacing w:before="60"/>
        <w:jc w:val="center"/>
        <w:rPr>
          <w:rFonts w:ascii="Arial" w:hAnsi="Arial"/>
          <w:b/>
          <w:noProof/>
        </w:rPr>
      </w:pPr>
      <w:r w:rsidRPr="004C6D21">
        <w:rPr>
          <w:rFonts w:ascii="Arial" w:hAnsi="Arial"/>
          <w:b/>
          <w:noProof/>
        </w:rPr>
        <w:t>Table 6.2.1-1</w:t>
      </w:r>
      <w:r w:rsidRPr="004C6D21">
        <w:rPr>
          <w:rFonts w:ascii="Arial" w:hAnsi="Arial"/>
          <w:b/>
          <w:noProof/>
          <w:lang w:eastAsia="ko-KR"/>
        </w:rPr>
        <w:t>a</w:t>
      </w:r>
      <w:r w:rsidRPr="004C6D21">
        <w:rPr>
          <w:rFonts w:ascii="Arial" w:hAnsi="Arial"/>
          <w:b/>
          <w:noProof/>
        </w:rPr>
        <w:t xml:space="preserve"> Values of two-octet </w:t>
      </w:r>
      <w:r w:rsidRPr="004C6D21">
        <w:rPr>
          <w:rFonts w:ascii="Arial" w:hAnsi="Arial"/>
          <w:b/>
          <w:noProof/>
          <w:lang w:eastAsia="ko-KR"/>
        </w:rPr>
        <w:t xml:space="preserve">eLCID </w:t>
      </w:r>
      <w:r w:rsidRPr="004C6D21">
        <w:rPr>
          <w:rFonts w:ascii="Arial" w:hAnsi="Arial"/>
          <w:b/>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671"/>
      </w:tblGrid>
      <w:tr w:rsidR="004C6D21" w:rsidRPr="004C6D21" w14:paraId="4AEDD940" w14:textId="77777777" w:rsidTr="00150AEB">
        <w:trPr>
          <w:jc w:val="center"/>
        </w:trPr>
        <w:tc>
          <w:tcPr>
            <w:tcW w:w="2285" w:type="dxa"/>
            <w:tcBorders>
              <w:top w:val="single" w:sz="4" w:space="0" w:color="auto"/>
              <w:left w:val="single" w:sz="4" w:space="0" w:color="auto"/>
              <w:bottom w:val="single" w:sz="4" w:space="0" w:color="auto"/>
              <w:right w:val="single" w:sz="4" w:space="0" w:color="auto"/>
            </w:tcBorders>
            <w:hideMark/>
          </w:tcPr>
          <w:p w14:paraId="0F477477"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Index</w:t>
            </w:r>
          </w:p>
        </w:tc>
        <w:tc>
          <w:tcPr>
            <w:tcW w:w="2671" w:type="dxa"/>
            <w:tcBorders>
              <w:top w:val="single" w:sz="4" w:space="0" w:color="auto"/>
              <w:left w:val="single" w:sz="4" w:space="0" w:color="auto"/>
              <w:bottom w:val="single" w:sz="4" w:space="0" w:color="auto"/>
              <w:right w:val="single" w:sz="4" w:space="0" w:color="auto"/>
            </w:tcBorders>
            <w:hideMark/>
          </w:tcPr>
          <w:p w14:paraId="434BB865"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LCID values</w:t>
            </w:r>
          </w:p>
        </w:tc>
      </w:tr>
      <w:tr w:rsidR="004C6D21" w:rsidRPr="004C6D21" w14:paraId="76BC5F07" w14:textId="77777777" w:rsidTr="00150AEB">
        <w:trPr>
          <w:jc w:val="center"/>
        </w:trPr>
        <w:tc>
          <w:tcPr>
            <w:tcW w:w="2285" w:type="dxa"/>
            <w:tcBorders>
              <w:top w:val="single" w:sz="4" w:space="0" w:color="auto"/>
              <w:left w:val="single" w:sz="4" w:space="0" w:color="auto"/>
              <w:bottom w:val="single" w:sz="4" w:space="0" w:color="auto"/>
              <w:right w:val="single" w:sz="4" w:space="0" w:color="auto"/>
            </w:tcBorders>
            <w:hideMark/>
          </w:tcPr>
          <w:p w14:paraId="21B44EEF"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320 to (2</w:t>
            </w:r>
            <w:r w:rsidRPr="004C6D21">
              <w:rPr>
                <w:rFonts w:ascii="Arial" w:hAnsi="Arial"/>
                <w:noProof/>
                <w:sz w:val="18"/>
                <w:vertAlign w:val="superscript"/>
                <w:lang w:eastAsia="ko-KR"/>
              </w:rPr>
              <w:t>16</w:t>
            </w:r>
            <w:r w:rsidRPr="004C6D21">
              <w:rPr>
                <w:rFonts w:ascii="Arial" w:hAnsi="Arial"/>
                <w:noProof/>
                <w:sz w:val="18"/>
                <w:lang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14:paraId="1D44E2C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Identity of the logical channel</w:t>
            </w:r>
          </w:p>
        </w:tc>
      </w:tr>
      <w:tr w:rsidR="004C6D21" w:rsidRPr="004C6D21" w14:paraId="4E845300" w14:textId="77777777" w:rsidTr="00150AEB">
        <w:trPr>
          <w:jc w:val="center"/>
        </w:trPr>
        <w:tc>
          <w:tcPr>
            <w:tcW w:w="2285" w:type="dxa"/>
            <w:tcBorders>
              <w:top w:val="single" w:sz="4" w:space="0" w:color="auto"/>
              <w:left w:val="single" w:sz="4" w:space="0" w:color="auto"/>
              <w:bottom w:val="single" w:sz="4" w:space="0" w:color="auto"/>
              <w:right w:val="single" w:sz="4" w:space="0" w:color="auto"/>
            </w:tcBorders>
            <w:hideMark/>
          </w:tcPr>
          <w:p w14:paraId="339689FA" w14:textId="77777777" w:rsidR="004C6D21" w:rsidRPr="004C6D21" w:rsidRDefault="004C6D21" w:rsidP="004C6D21">
            <w:pPr>
              <w:keepNext/>
              <w:keepLines/>
              <w:spacing w:after="0"/>
              <w:rPr>
                <w:rFonts w:ascii="Arial" w:hAnsi="Arial"/>
                <w:noProof/>
                <w:sz w:val="18"/>
                <w:lang w:eastAsia="ko-KR"/>
              </w:rPr>
            </w:pPr>
            <w:r w:rsidRPr="004C6D21">
              <w:rPr>
                <w:rFonts w:ascii="Arial" w:hAnsi="Arial"/>
                <w:noProof/>
                <w:sz w:val="18"/>
                <w:lang w:eastAsia="ko-KR"/>
              </w:rPr>
              <w:t>(2</w:t>
            </w:r>
            <w:r w:rsidRPr="004C6D21">
              <w:rPr>
                <w:rFonts w:ascii="Arial" w:hAnsi="Arial"/>
                <w:noProof/>
                <w:sz w:val="18"/>
                <w:vertAlign w:val="superscript"/>
                <w:lang w:eastAsia="ko-KR"/>
              </w:rPr>
              <w:t>16</w:t>
            </w:r>
            <w:r w:rsidRPr="004C6D21">
              <w:rPr>
                <w:rFonts w:ascii="Arial" w:hAnsi="Arial"/>
                <w:noProof/>
                <w:sz w:val="18"/>
                <w:lang w:eastAsia="ko-KR"/>
              </w:rPr>
              <w:t xml:space="preserve"> + 192) to (2</w:t>
            </w:r>
            <w:r w:rsidRPr="004C6D21">
              <w:rPr>
                <w:rFonts w:ascii="Arial" w:hAnsi="Arial"/>
                <w:noProof/>
                <w:sz w:val="18"/>
                <w:vertAlign w:val="superscript"/>
                <w:lang w:eastAsia="ko-KR"/>
              </w:rPr>
              <w:t>16</w:t>
            </w:r>
            <w:r w:rsidRPr="004C6D21">
              <w:rPr>
                <w:rFonts w:ascii="Arial" w:hAnsi="Arial"/>
                <w:noProof/>
                <w:sz w:val="18"/>
                <w:lang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14:paraId="31380E2B"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Reserved</w:t>
            </w:r>
          </w:p>
        </w:tc>
      </w:tr>
    </w:tbl>
    <w:p w14:paraId="4570F680" w14:textId="77777777" w:rsidR="004C6D21" w:rsidRPr="004C6D21" w:rsidRDefault="004C6D21" w:rsidP="004C6D21">
      <w:pPr>
        <w:rPr>
          <w:noProof/>
          <w:lang w:eastAsia="ko-KR"/>
        </w:rPr>
      </w:pPr>
    </w:p>
    <w:p w14:paraId="19AD5BA0" w14:textId="77777777" w:rsidR="004C6D21" w:rsidRPr="004C6D21" w:rsidRDefault="004C6D21" w:rsidP="004C6D21">
      <w:pPr>
        <w:keepNext/>
        <w:keepLines/>
        <w:spacing w:before="60"/>
        <w:jc w:val="center"/>
        <w:rPr>
          <w:rFonts w:ascii="Arial" w:hAnsi="Arial"/>
          <w:b/>
          <w:noProof/>
          <w:lang w:eastAsia="ko-KR"/>
        </w:rPr>
      </w:pPr>
      <w:r w:rsidRPr="004C6D21">
        <w:rPr>
          <w:rFonts w:ascii="Arial" w:hAnsi="Arial"/>
          <w:b/>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4C6D21" w:rsidRPr="004C6D21" w14:paraId="45998F09" w14:textId="77777777" w:rsidTr="00150AEB">
        <w:trPr>
          <w:jc w:val="center"/>
        </w:trPr>
        <w:tc>
          <w:tcPr>
            <w:tcW w:w="1728" w:type="dxa"/>
          </w:tcPr>
          <w:p w14:paraId="2AA0DBC6"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Codepoint</w:t>
            </w:r>
          </w:p>
        </w:tc>
        <w:tc>
          <w:tcPr>
            <w:tcW w:w="1728" w:type="dxa"/>
          </w:tcPr>
          <w:p w14:paraId="781BFBD1"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Index</w:t>
            </w:r>
          </w:p>
        </w:tc>
        <w:tc>
          <w:tcPr>
            <w:tcW w:w="3600" w:type="dxa"/>
          </w:tcPr>
          <w:p w14:paraId="6498664D"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LCID values</w:t>
            </w:r>
          </w:p>
        </w:tc>
      </w:tr>
      <w:tr w:rsidR="004C6D21" w:rsidRPr="004C6D21" w14:paraId="6A6D036B" w14:textId="77777777" w:rsidTr="00150AEB">
        <w:trPr>
          <w:jc w:val="center"/>
        </w:trPr>
        <w:tc>
          <w:tcPr>
            <w:tcW w:w="1728" w:type="dxa"/>
          </w:tcPr>
          <w:p w14:paraId="2F1117CC" w14:textId="3D7BF1A6"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 xml:space="preserve">0 to </w:t>
            </w:r>
            <w:del w:id="164" w:author="Milos Tesanovic" w:date="2020-04-22T17:11:00Z">
              <w:r w:rsidRPr="004C6D21" w:rsidDel="004C6D21">
                <w:rPr>
                  <w:rFonts w:ascii="Arial" w:hAnsi="Arial"/>
                  <w:noProof/>
                  <w:sz w:val="18"/>
                  <w:lang w:eastAsia="ko-KR"/>
                </w:rPr>
                <w:delText>255</w:delText>
              </w:r>
            </w:del>
            <w:ins w:id="165" w:author="Milos Tesanovic" w:date="2020-04-22T17:11:00Z">
              <w:r>
                <w:rPr>
                  <w:rFonts w:ascii="Arial" w:hAnsi="Arial"/>
                  <w:noProof/>
                  <w:sz w:val="18"/>
                  <w:lang w:eastAsia="ko-KR"/>
                </w:rPr>
                <w:t>253</w:t>
              </w:r>
            </w:ins>
          </w:p>
        </w:tc>
        <w:tc>
          <w:tcPr>
            <w:tcW w:w="1728" w:type="dxa"/>
          </w:tcPr>
          <w:p w14:paraId="3DCACA8C" w14:textId="45DE641A"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 xml:space="preserve">64 to </w:t>
            </w:r>
            <w:del w:id="166" w:author="Milos Tesanovic" w:date="2020-04-22T17:11:00Z">
              <w:r w:rsidRPr="004C6D21" w:rsidDel="004C6D21">
                <w:rPr>
                  <w:rFonts w:ascii="Arial" w:hAnsi="Arial"/>
                  <w:noProof/>
                  <w:sz w:val="18"/>
                  <w:lang w:eastAsia="ko-KR"/>
                </w:rPr>
                <w:delText>319</w:delText>
              </w:r>
            </w:del>
            <w:ins w:id="167" w:author="Milos Tesanovic" w:date="2020-04-22T17:11:00Z">
              <w:r>
                <w:rPr>
                  <w:rFonts w:ascii="Arial" w:hAnsi="Arial"/>
                  <w:noProof/>
                  <w:sz w:val="18"/>
                  <w:lang w:eastAsia="ko-KR"/>
                </w:rPr>
                <w:t>317</w:t>
              </w:r>
            </w:ins>
          </w:p>
        </w:tc>
        <w:tc>
          <w:tcPr>
            <w:tcW w:w="3600" w:type="dxa"/>
          </w:tcPr>
          <w:p w14:paraId="27C923BE"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reserved</w:t>
            </w:r>
          </w:p>
        </w:tc>
      </w:tr>
      <w:tr w:rsidR="004C6D21" w:rsidRPr="004C6D21" w14:paraId="717FF971" w14:textId="77777777" w:rsidTr="00150AEB">
        <w:trPr>
          <w:jc w:val="center"/>
          <w:ins w:id="168" w:author="Milos Tesanovic" w:date="2020-04-22T17:11:00Z"/>
        </w:trPr>
        <w:tc>
          <w:tcPr>
            <w:tcW w:w="1728" w:type="dxa"/>
          </w:tcPr>
          <w:p w14:paraId="5F9A14BF" w14:textId="7FB3051F" w:rsidR="004C6D21" w:rsidRPr="004C6D21" w:rsidRDefault="004C6D21" w:rsidP="004C6D21">
            <w:pPr>
              <w:keepNext/>
              <w:keepLines/>
              <w:spacing w:after="0"/>
              <w:jc w:val="center"/>
              <w:rPr>
                <w:ins w:id="169" w:author="Milos Tesanovic" w:date="2020-04-22T17:11:00Z"/>
                <w:rFonts w:ascii="Arial" w:hAnsi="Arial"/>
                <w:noProof/>
                <w:sz w:val="18"/>
                <w:lang w:eastAsia="ko-KR"/>
              </w:rPr>
            </w:pPr>
            <w:ins w:id="170" w:author="Milos Tesanovic" w:date="2020-04-22T17:11:00Z">
              <w:r>
                <w:rPr>
                  <w:rFonts w:ascii="Arial" w:hAnsi="Arial"/>
                  <w:noProof/>
                  <w:sz w:val="18"/>
                  <w:lang w:eastAsia="ko-KR"/>
                </w:rPr>
                <w:t>254</w:t>
              </w:r>
            </w:ins>
          </w:p>
        </w:tc>
        <w:tc>
          <w:tcPr>
            <w:tcW w:w="1728" w:type="dxa"/>
          </w:tcPr>
          <w:p w14:paraId="351ADF78" w14:textId="352668EE" w:rsidR="004C6D21" w:rsidRPr="004C6D21" w:rsidRDefault="004C6D21" w:rsidP="004C6D21">
            <w:pPr>
              <w:keepNext/>
              <w:keepLines/>
              <w:spacing w:after="0"/>
              <w:jc w:val="center"/>
              <w:rPr>
                <w:ins w:id="171" w:author="Milos Tesanovic" w:date="2020-04-22T17:11:00Z"/>
                <w:rFonts w:ascii="Arial" w:hAnsi="Arial"/>
                <w:noProof/>
                <w:sz w:val="18"/>
                <w:lang w:eastAsia="ko-KR"/>
              </w:rPr>
            </w:pPr>
            <w:ins w:id="172" w:author="Milos Tesanovic" w:date="2020-04-22T17:11:00Z">
              <w:r>
                <w:rPr>
                  <w:rFonts w:ascii="Arial" w:hAnsi="Arial"/>
                  <w:noProof/>
                  <w:sz w:val="18"/>
                  <w:lang w:eastAsia="ko-KR"/>
                </w:rPr>
                <w:t>318</w:t>
              </w:r>
            </w:ins>
          </w:p>
        </w:tc>
        <w:tc>
          <w:tcPr>
            <w:tcW w:w="3600" w:type="dxa"/>
          </w:tcPr>
          <w:p w14:paraId="62FBD0A3" w14:textId="5FCF95B3" w:rsidR="004C6D21" w:rsidRPr="004C6D21" w:rsidRDefault="004C6D21" w:rsidP="004C6D21">
            <w:pPr>
              <w:keepNext/>
              <w:keepLines/>
              <w:spacing w:after="0"/>
              <w:jc w:val="center"/>
              <w:rPr>
                <w:ins w:id="173" w:author="Milos Tesanovic" w:date="2020-04-22T17:11:00Z"/>
                <w:rFonts w:ascii="Arial" w:hAnsi="Arial"/>
                <w:noProof/>
                <w:sz w:val="18"/>
                <w:lang w:eastAsia="ko-KR"/>
              </w:rPr>
            </w:pPr>
            <w:ins w:id="174" w:author="Milos Tesanovic" w:date="2020-04-22T17:12:00Z">
              <w:r w:rsidRPr="004C6D21">
                <w:rPr>
                  <w:rFonts w:ascii="Arial" w:hAnsi="Arial"/>
                  <w:noProof/>
                  <w:sz w:val="18"/>
                  <w:lang w:eastAsia="ko-KR"/>
                </w:rPr>
                <w:t>Number of Provided Guard Symbols</w:t>
              </w:r>
            </w:ins>
          </w:p>
        </w:tc>
      </w:tr>
      <w:tr w:rsidR="004C6D21" w:rsidRPr="004C6D21" w14:paraId="286DDD1B" w14:textId="77777777" w:rsidTr="00150AEB">
        <w:trPr>
          <w:jc w:val="center"/>
          <w:ins w:id="175" w:author="Milos Tesanovic" w:date="2020-04-22T17:11:00Z"/>
        </w:trPr>
        <w:tc>
          <w:tcPr>
            <w:tcW w:w="1728" w:type="dxa"/>
          </w:tcPr>
          <w:p w14:paraId="639C813B" w14:textId="11D861A3" w:rsidR="004C6D21" w:rsidRPr="004C6D21" w:rsidRDefault="004C6D21" w:rsidP="004C6D21">
            <w:pPr>
              <w:keepNext/>
              <w:keepLines/>
              <w:spacing w:after="0"/>
              <w:jc w:val="center"/>
              <w:rPr>
                <w:ins w:id="176" w:author="Milos Tesanovic" w:date="2020-04-22T17:11:00Z"/>
                <w:rFonts w:ascii="Arial" w:hAnsi="Arial"/>
                <w:noProof/>
                <w:sz w:val="18"/>
                <w:lang w:eastAsia="ko-KR"/>
              </w:rPr>
            </w:pPr>
            <w:ins w:id="177" w:author="Milos Tesanovic" w:date="2020-04-22T17:11:00Z">
              <w:r>
                <w:rPr>
                  <w:rFonts w:ascii="Arial" w:hAnsi="Arial"/>
                  <w:noProof/>
                  <w:sz w:val="18"/>
                  <w:lang w:eastAsia="ko-KR"/>
                </w:rPr>
                <w:t>255</w:t>
              </w:r>
            </w:ins>
          </w:p>
        </w:tc>
        <w:tc>
          <w:tcPr>
            <w:tcW w:w="1728" w:type="dxa"/>
          </w:tcPr>
          <w:p w14:paraId="0616B10B" w14:textId="1D944D93" w:rsidR="004C6D21" w:rsidRPr="004C6D21" w:rsidRDefault="004C6D21" w:rsidP="004C6D21">
            <w:pPr>
              <w:keepNext/>
              <w:keepLines/>
              <w:spacing w:after="0"/>
              <w:jc w:val="center"/>
              <w:rPr>
                <w:ins w:id="178" w:author="Milos Tesanovic" w:date="2020-04-22T17:11:00Z"/>
                <w:rFonts w:ascii="Arial" w:hAnsi="Arial"/>
                <w:noProof/>
                <w:sz w:val="18"/>
                <w:lang w:eastAsia="ko-KR"/>
              </w:rPr>
            </w:pPr>
            <w:ins w:id="179" w:author="Milos Tesanovic" w:date="2020-04-22T17:11:00Z">
              <w:r>
                <w:rPr>
                  <w:rFonts w:ascii="Arial" w:hAnsi="Arial"/>
                  <w:noProof/>
                  <w:sz w:val="18"/>
                  <w:lang w:eastAsia="ko-KR"/>
                </w:rPr>
                <w:t>319</w:t>
              </w:r>
            </w:ins>
          </w:p>
        </w:tc>
        <w:tc>
          <w:tcPr>
            <w:tcW w:w="3600" w:type="dxa"/>
          </w:tcPr>
          <w:p w14:paraId="2F92A918" w14:textId="347CE25C" w:rsidR="004C6D21" w:rsidRPr="004C6D21" w:rsidRDefault="004C6D21" w:rsidP="004C6D21">
            <w:pPr>
              <w:keepNext/>
              <w:keepLines/>
              <w:spacing w:after="0"/>
              <w:jc w:val="center"/>
              <w:rPr>
                <w:ins w:id="180" w:author="Milos Tesanovic" w:date="2020-04-22T17:11:00Z"/>
                <w:rFonts w:ascii="Arial" w:hAnsi="Arial"/>
                <w:noProof/>
                <w:sz w:val="18"/>
                <w:lang w:eastAsia="ko-KR"/>
              </w:rPr>
            </w:pPr>
            <w:ins w:id="181" w:author="Milos Tesanovic" w:date="2020-04-22T17:12:00Z">
              <w:r w:rsidRPr="004C6D21">
                <w:rPr>
                  <w:rFonts w:ascii="Arial" w:hAnsi="Arial"/>
                  <w:noProof/>
                  <w:sz w:val="18"/>
                  <w:lang w:eastAsia="ko-KR"/>
                </w:rPr>
                <w:t>Timing Delta</w:t>
              </w:r>
            </w:ins>
          </w:p>
        </w:tc>
      </w:tr>
    </w:tbl>
    <w:p w14:paraId="73290014" w14:textId="77777777" w:rsidR="004C6D21" w:rsidRPr="004C6D21" w:rsidRDefault="004C6D21" w:rsidP="004C6D21">
      <w:pPr>
        <w:jc w:val="center"/>
        <w:rPr>
          <w:noProof/>
          <w:lang w:eastAsia="ko-KR"/>
        </w:rPr>
      </w:pPr>
    </w:p>
    <w:p w14:paraId="06F4E1CD" w14:textId="77777777" w:rsidR="004C6D21" w:rsidRPr="004C6D21" w:rsidRDefault="004C6D21" w:rsidP="004C6D21">
      <w:pPr>
        <w:keepNext/>
        <w:keepLines/>
        <w:spacing w:before="60"/>
        <w:jc w:val="center"/>
        <w:rPr>
          <w:rFonts w:ascii="Arial" w:hAnsi="Arial"/>
          <w:b/>
          <w:noProof/>
          <w:lang w:eastAsia="ko-KR"/>
        </w:rPr>
      </w:pPr>
      <w:r w:rsidRPr="004C6D21">
        <w:rPr>
          <w:rFonts w:ascii="Arial" w:hAnsi="Arial"/>
          <w:b/>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4C6D21" w:rsidRPr="004C6D21" w14:paraId="64AE52B0" w14:textId="77777777" w:rsidTr="00150AEB">
        <w:trPr>
          <w:jc w:val="center"/>
        </w:trPr>
        <w:tc>
          <w:tcPr>
            <w:tcW w:w="1728" w:type="dxa"/>
          </w:tcPr>
          <w:p w14:paraId="7B87238D"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Index</w:t>
            </w:r>
          </w:p>
        </w:tc>
        <w:tc>
          <w:tcPr>
            <w:tcW w:w="3600" w:type="dxa"/>
          </w:tcPr>
          <w:p w14:paraId="0A6BCD44"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LCID values</w:t>
            </w:r>
          </w:p>
        </w:tc>
      </w:tr>
      <w:tr w:rsidR="004C6D21" w:rsidRPr="004C6D21" w14:paraId="2D8F211D" w14:textId="77777777" w:rsidTr="00150AEB">
        <w:trPr>
          <w:jc w:val="center"/>
        </w:trPr>
        <w:tc>
          <w:tcPr>
            <w:tcW w:w="1728" w:type="dxa"/>
          </w:tcPr>
          <w:p w14:paraId="0EA7117E"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0</w:t>
            </w:r>
          </w:p>
        </w:tc>
        <w:tc>
          <w:tcPr>
            <w:tcW w:w="3600" w:type="dxa"/>
          </w:tcPr>
          <w:p w14:paraId="3A56C34D"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CCCH of size 64 bits (referred to as "CCCH1" in TS 38.331 [5])</w:t>
            </w:r>
          </w:p>
        </w:tc>
      </w:tr>
      <w:tr w:rsidR="004C6D21" w:rsidRPr="004C6D21" w14:paraId="6E1C6C1C" w14:textId="77777777" w:rsidTr="00150AEB">
        <w:trPr>
          <w:jc w:val="center"/>
        </w:trPr>
        <w:tc>
          <w:tcPr>
            <w:tcW w:w="1728" w:type="dxa"/>
          </w:tcPr>
          <w:p w14:paraId="66F61B97"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1–32</w:t>
            </w:r>
          </w:p>
        </w:tc>
        <w:tc>
          <w:tcPr>
            <w:tcW w:w="3600" w:type="dxa"/>
          </w:tcPr>
          <w:p w14:paraId="0A8D69B1"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Identity of the logical channel</w:t>
            </w:r>
          </w:p>
        </w:tc>
      </w:tr>
      <w:tr w:rsidR="004C6D21" w:rsidRPr="004C6D21" w14:paraId="63DB5194" w14:textId="77777777" w:rsidTr="00150AEB">
        <w:trPr>
          <w:jc w:val="center"/>
        </w:trPr>
        <w:tc>
          <w:tcPr>
            <w:tcW w:w="1728" w:type="dxa"/>
          </w:tcPr>
          <w:p w14:paraId="536C72F2"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33</w:t>
            </w:r>
          </w:p>
        </w:tc>
        <w:tc>
          <w:tcPr>
            <w:tcW w:w="3600" w:type="dxa"/>
          </w:tcPr>
          <w:p w14:paraId="028282A9"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Extended logical channel ID field (two–octet eLCID field)</w:t>
            </w:r>
          </w:p>
        </w:tc>
      </w:tr>
      <w:tr w:rsidR="004C6D21" w:rsidRPr="004C6D21" w14:paraId="62DD0D8B" w14:textId="77777777" w:rsidTr="00150AEB">
        <w:trPr>
          <w:jc w:val="center"/>
        </w:trPr>
        <w:tc>
          <w:tcPr>
            <w:tcW w:w="1728" w:type="dxa"/>
          </w:tcPr>
          <w:p w14:paraId="6FD57FD8"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34</w:t>
            </w:r>
          </w:p>
        </w:tc>
        <w:tc>
          <w:tcPr>
            <w:tcW w:w="3600" w:type="dxa"/>
          </w:tcPr>
          <w:p w14:paraId="6C96739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Extended logical channel ID field (one–octet eLCID field)</w:t>
            </w:r>
          </w:p>
        </w:tc>
      </w:tr>
      <w:tr w:rsidR="004C6D21" w:rsidRPr="004C6D21" w14:paraId="1454F0D8" w14:textId="77777777" w:rsidTr="00150AEB">
        <w:trPr>
          <w:jc w:val="center"/>
        </w:trPr>
        <w:tc>
          <w:tcPr>
            <w:tcW w:w="1728" w:type="dxa"/>
          </w:tcPr>
          <w:p w14:paraId="555D756C"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35–39</w:t>
            </w:r>
          </w:p>
        </w:tc>
        <w:tc>
          <w:tcPr>
            <w:tcW w:w="3600" w:type="dxa"/>
          </w:tcPr>
          <w:p w14:paraId="7D6E8799"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Reserved</w:t>
            </w:r>
          </w:p>
        </w:tc>
      </w:tr>
      <w:tr w:rsidR="004C6D21" w:rsidRPr="004C6D21" w14:paraId="288B53ED" w14:textId="77777777" w:rsidTr="00150AEB">
        <w:trPr>
          <w:jc w:val="center"/>
        </w:trPr>
        <w:tc>
          <w:tcPr>
            <w:tcW w:w="1728" w:type="dxa"/>
          </w:tcPr>
          <w:p w14:paraId="19A8567A"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40</w:t>
            </w:r>
          </w:p>
        </w:tc>
        <w:tc>
          <w:tcPr>
            <w:tcW w:w="3600" w:type="dxa"/>
          </w:tcPr>
          <w:p w14:paraId="6A0A4F26" w14:textId="77777777" w:rsidR="004C6D21" w:rsidRPr="004C6D21" w:rsidRDefault="004C6D21" w:rsidP="004C6D21">
            <w:pPr>
              <w:keepNext/>
              <w:keepLines/>
              <w:spacing w:after="0"/>
              <w:jc w:val="center"/>
              <w:rPr>
                <w:rFonts w:ascii="Arial" w:hAnsi="Arial"/>
                <w:noProof/>
                <w:sz w:val="18"/>
                <w:lang w:eastAsia="ko-KR"/>
              </w:rPr>
            </w:pPr>
            <w:r w:rsidRPr="004C6D21">
              <w:rPr>
                <w:rFonts w:ascii="Arial" w:eastAsia="Malgun Gothic" w:hAnsi="Arial"/>
                <w:noProof/>
                <w:sz w:val="18"/>
                <w:lang w:eastAsia="ko-KR"/>
              </w:rPr>
              <w:t>Sidelink Configured Grant Confirmation</w:t>
            </w:r>
          </w:p>
        </w:tc>
      </w:tr>
      <w:tr w:rsidR="004C6D21" w:rsidRPr="004C6D21" w14:paraId="707E5668" w14:textId="77777777" w:rsidTr="00150AEB">
        <w:trPr>
          <w:jc w:val="center"/>
        </w:trPr>
        <w:tc>
          <w:tcPr>
            <w:tcW w:w="1728" w:type="dxa"/>
          </w:tcPr>
          <w:p w14:paraId="041F6CE4"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41</w:t>
            </w:r>
          </w:p>
        </w:tc>
        <w:tc>
          <w:tcPr>
            <w:tcW w:w="3600" w:type="dxa"/>
          </w:tcPr>
          <w:p w14:paraId="44A1065F"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rPr>
              <w:t xml:space="preserve">Truncated </w:t>
            </w:r>
            <w:r w:rsidRPr="004C6D21">
              <w:rPr>
                <w:rFonts w:ascii="Arial" w:hAnsi="Arial"/>
                <w:noProof/>
                <w:sz w:val="18"/>
                <w:lang w:eastAsia="ko-KR"/>
              </w:rPr>
              <w:t>Sidelink BSR</w:t>
            </w:r>
          </w:p>
        </w:tc>
      </w:tr>
      <w:tr w:rsidR="004C6D21" w:rsidRPr="004C6D21" w14:paraId="57134218" w14:textId="77777777" w:rsidTr="00150AEB">
        <w:trPr>
          <w:jc w:val="center"/>
        </w:trPr>
        <w:tc>
          <w:tcPr>
            <w:tcW w:w="1728" w:type="dxa"/>
          </w:tcPr>
          <w:p w14:paraId="39C5C333"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42</w:t>
            </w:r>
          </w:p>
        </w:tc>
        <w:tc>
          <w:tcPr>
            <w:tcW w:w="3600" w:type="dxa"/>
          </w:tcPr>
          <w:p w14:paraId="72DE5943"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Sidelink BSR</w:t>
            </w:r>
          </w:p>
        </w:tc>
      </w:tr>
      <w:tr w:rsidR="004C6D21" w:rsidRPr="004C6D21" w14:paraId="3C296569" w14:textId="77777777" w:rsidTr="00150AEB">
        <w:trPr>
          <w:jc w:val="center"/>
        </w:trPr>
        <w:tc>
          <w:tcPr>
            <w:tcW w:w="1728" w:type="dxa"/>
          </w:tcPr>
          <w:p w14:paraId="18DB7C2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43</w:t>
            </w:r>
          </w:p>
        </w:tc>
        <w:tc>
          <w:tcPr>
            <w:tcW w:w="3600" w:type="dxa"/>
          </w:tcPr>
          <w:p w14:paraId="373660B9" w14:textId="77777777" w:rsidR="004C6D21" w:rsidRPr="004C6D21" w:rsidRDefault="004C6D21" w:rsidP="004C6D21">
            <w:pPr>
              <w:keepNext/>
              <w:keepLines/>
              <w:spacing w:after="0"/>
              <w:jc w:val="center"/>
              <w:rPr>
                <w:rFonts w:ascii="Arial" w:hAnsi="Arial"/>
                <w:noProof/>
                <w:sz w:val="18"/>
                <w:lang w:eastAsia="ko-KR"/>
              </w:rPr>
            </w:pPr>
            <w:r w:rsidRPr="004C6D21">
              <w:rPr>
                <w:rFonts w:ascii="Arial" w:eastAsia="Malgun Gothic" w:hAnsi="Arial"/>
                <w:noProof/>
                <w:sz w:val="18"/>
                <w:lang w:eastAsia="ko-KR"/>
              </w:rPr>
              <w:t>Multiple Entry Configured Grant Confirmation</w:t>
            </w:r>
          </w:p>
        </w:tc>
      </w:tr>
      <w:tr w:rsidR="004C6D21" w:rsidRPr="004C6D21" w14:paraId="6F80D5EE" w14:textId="77777777" w:rsidTr="00150AEB">
        <w:trPr>
          <w:jc w:val="center"/>
        </w:trPr>
        <w:tc>
          <w:tcPr>
            <w:tcW w:w="1728" w:type="dxa"/>
          </w:tcPr>
          <w:p w14:paraId="1B243C92"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44</w:t>
            </w:r>
          </w:p>
        </w:tc>
        <w:tc>
          <w:tcPr>
            <w:tcW w:w="3600" w:type="dxa"/>
          </w:tcPr>
          <w:p w14:paraId="58347532"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LBT failure (four octets)</w:t>
            </w:r>
          </w:p>
        </w:tc>
      </w:tr>
      <w:tr w:rsidR="004C6D21" w:rsidRPr="004C6D21" w14:paraId="0DD7482E" w14:textId="77777777" w:rsidTr="00150AEB">
        <w:trPr>
          <w:jc w:val="center"/>
        </w:trPr>
        <w:tc>
          <w:tcPr>
            <w:tcW w:w="1728" w:type="dxa"/>
          </w:tcPr>
          <w:p w14:paraId="3C9BF257"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45</w:t>
            </w:r>
          </w:p>
        </w:tc>
        <w:tc>
          <w:tcPr>
            <w:tcW w:w="3600" w:type="dxa"/>
          </w:tcPr>
          <w:p w14:paraId="45ACB637"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LBT failure (one octet)</w:t>
            </w:r>
          </w:p>
        </w:tc>
      </w:tr>
      <w:tr w:rsidR="004C6D21" w:rsidRPr="004C6D21" w14:paraId="198C1A62" w14:textId="77777777" w:rsidTr="00150AEB">
        <w:trPr>
          <w:jc w:val="center"/>
        </w:trPr>
        <w:tc>
          <w:tcPr>
            <w:tcW w:w="1728" w:type="dxa"/>
          </w:tcPr>
          <w:p w14:paraId="16F8CB47"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46</w:t>
            </w:r>
          </w:p>
        </w:tc>
        <w:tc>
          <w:tcPr>
            <w:tcW w:w="3600" w:type="dxa"/>
          </w:tcPr>
          <w:p w14:paraId="619B2FF8" w14:textId="77777777" w:rsidR="004C6D21" w:rsidRPr="004C6D21" w:rsidRDefault="004C6D21" w:rsidP="004C6D21">
            <w:pPr>
              <w:keepNext/>
              <w:keepLines/>
              <w:spacing w:after="0"/>
              <w:jc w:val="center"/>
              <w:rPr>
                <w:rFonts w:ascii="Arial" w:hAnsi="Arial"/>
                <w:noProof/>
                <w:sz w:val="18"/>
                <w:lang w:eastAsia="ko-KR"/>
              </w:rPr>
            </w:pPr>
            <w:r w:rsidRPr="004C6D21">
              <w:rPr>
                <w:rFonts w:ascii="Arial" w:eastAsia="Malgun Gothic" w:hAnsi="Arial"/>
                <w:noProof/>
                <w:sz w:val="18"/>
                <w:lang w:eastAsia="ko-KR"/>
              </w:rPr>
              <w:t>SCell BFR (four octets C</w:t>
            </w:r>
            <w:r w:rsidRPr="004C6D21">
              <w:rPr>
                <w:rFonts w:ascii="Arial" w:eastAsia="Malgun Gothic" w:hAnsi="Arial"/>
                <w:noProof/>
                <w:sz w:val="18"/>
                <w:vertAlign w:val="subscript"/>
                <w:lang w:eastAsia="ko-KR"/>
              </w:rPr>
              <w:t>i</w:t>
            </w:r>
            <w:r w:rsidRPr="004C6D21">
              <w:rPr>
                <w:rFonts w:ascii="Arial" w:eastAsia="Malgun Gothic" w:hAnsi="Arial"/>
                <w:noProof/>
                <w:sz w:val="18"/>
                <w:lang w:eastAsia="ko-KR"/>
              </w:rPr>
              <w:t>)</w:t>
            </w:r>
          </w:p>
        </w:tc>
      </w:tr>
      <w:tr w:rsidR="004C6D21" w:rsidRPr="004C6D21" w14:paraId="7A87CF98" w14:textId="77777777" w:rsidTr="00150AEB">
        <w:trPr>
          <w:jc w:val="center"/>
        </w:trPr>
        <w:tc>
          <w:tcPr>
            <w:tcW w:w="1728" w:type="dxa"/>
          </w:tcPr>
          <w:p w14:paraId="2EDCDA8C"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47</w:t>
            </w:r>
          </w:p>
        </w:tc>
        <w:tc>
          <w:tcPr>
            <w:tcW w:w="3600" w:type="dxa"/>
          </w:tcPr>
          <w:p w14:paraId="69B9087F"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 xml:space="preserve">SCell BFR </w:t>
            </w:r>
            <w:r w:rsidRPr="004C6D21">
              <w:rPr>
                <w:rFonts w:ascii="Arial" w:eastAsia="Malgun Gothic" w:hAnsi="Arial"/>
                <w:noProof/>
                <w:sz w:val="18"/>
                <w:lang w:eastAsia="ko-KR"/>
              </w:rPr>
              <w:t>(one octet C</w:t>
            </w:r>
            <w:r w:rsidRPr="004C6D21">
              <w:rPr>
                <w:rFonts w:ascii="Arial" w:eastAsia="Malgun Gothic" w:hAnsi="Arial"/>
                <w:noProof/>
                <w:sz w:val="18"/>
                <w:vertAlign w:val="subscript"/>
                <w:lang w:eastAsia="ko-KR"/>
              </w:rPr>
              <w:t>i</w:t>
            </w:r>
            <w:r w:rsidRPr="004C6D21">
              <w:rPr>
                <w:rFonts w:ascii="Arial" w:eastAsia="Malgun Gothic" w:hAnsi="Arial"/>
                <w:noProof/>
                <w:sz w:val="18"/>
                <w:lang w:eastAsia="ko-KR"/>
              </w:rPr>
              <w:t>)</w:t>
            </w:r>
          </w:p>
        </w:tc>
      </w:tr>
      <w:tr w:rsidR="004C6D21" w:rsidRPr="004C6D21" w14:paraId="790BDC8F" w14:textId="77777777" w:rsidTr="00150AEB">
        <w:trPr>
          <w:jc w:val="center"/>
        </w:trPr>
        <w:tc>
          <w:tcPr>
            <w:tcW w:w="1728" w:type="dxa"/>
          </w:tcPr>
          <w:p w14:paraId="4733E3CB"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48</w:t>
            </w:r>
          </w:p>
        </w:tc>
        <w:tc>
          <w:tcPr>
            <w:tcW w:w="3600" w:type="dxa"/>
          </w:tcPr>
          <w:p w14:paraId="2CB6BA0A" w14:textId="77777777" w:rsidR="004C6D21" w:rsidRPr="004C6D21" w:rsidRDefault="004C6D21" w:rsidP="004C6D21">
            <w:pPr>
              <w:keepNext/>
              <w:keepLines/>
              <w:spacing w:after="0"/>
              <w:jc w:val="center"/>
              <w:rPr>
                <w:rFonts w:ascii="Arial" w:hAnsi="Arial"/>
                <w:noProof/>
                <w:sz w:val="18"/>
                <w:lang w:eastAsia="ko-KR"/>
              </w:rPr>
            </w:pPr>
            <w:r w:rsidRPr="004C6D21">
              <w:rPr>
                <w:rFonts w:ascii="Arial" w:eastAsia="Malgun Gothic" w:hAnsi="Arial"/>
                <w:noProof/>
                <w:sz w:val="18"/>
                <w:lang w:eastAsia="ko-KR"/>
              </w:rPr>
              <w:t>Truncated SCell BFR (four octets C</w:t>
            </w:r>
            <w:r w:rsidRPr="004C6D21">
              <w:rPr>
                <w:rFonts w:ascii="Arial" w:eastAsia="Malgun Gothic" w:hAnsi="Arial"/>
                <w:noProof/>
                <w:sz w:val="18"/>
                <w:vertAlign w:val="subscript"/>
                <w:lang w:eastAsia="ko-KR"/>
              </w:rPr>
              <w:t>i</w:t>
            </w:r>
            <w:r w:rsidRPr="004C6D21">
              <w:rPr>
                <w:rFonts w:ascii="Arial" w:eastAsia="Malgun Gothic" w:hAnsi="Arial"/>
                <w:noProof/>
                <w:sz w:val="18"/>
                <w:lang w:eastAsia="ko-KR"/>
              </w:rPr>
              <w:t>)</w:t>
            </w:r>
          </w:p>
        </w:tc>
      </w:tr>
      <w:tr w:rsidR="004C6D21" w:rsidRPr="004C6D21" w14:paraId="33CAE47C" w14:textId="77777777" w:rsidTr="00150AEB">
        <w:trPr>
          <w:jc w:val="center"/>
        </w:trPr>
        <w:tc>
          <w:tcPr>
            <w:tcW w:w="1728" w:type="dxa"/>
          </w:tcPr>
          <w:p w14:paraId="57194C5D"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49</w:t>
            </w:r>
          </w:p>
        </w:tc>
        <w:tc>
          <w:tcPr>
            <w:tcW w:w="3600" w:type="dxa"/>
          </w:tcPr>
          <w:p w14:paraId="009373B7"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 xml:space="preserve">Truncated SCell BFR </w:t>
            </w:r>
            <w:r w:rsidRPr="004C6D21">
              <w:rPr>
                <w:rFonts w:ascii="Arial" w:eastAsia="Malgun Gothic" w:hAnsi="Arial"/>
                <w:noProof/>
                <w:sz w:val="18"/>
                <w:lang w:eastAsia="ko-KR"/>
              </w:rPr>
              <w:t>(one octet C</w:t>
            </w:r>
            <w:r w:rsidRPr="004C6D21">
              <w:rPr>
                <w:rFonts w:ascii="Arial" w:eastAsia="Malgun Gothic" w:hAnsi="Arial"/>
                <w:noProof/>
                <w:sz w:val="18"/>
                <w:vertAlign w:val="subscript"/>
                <w:lang w:eastAsia="ko-KR"/>
              </w:rPr>
              <w:t>i</w:t>
            </w:r>
            <w:r w:rsidRPr="004C6D21">
              <w:rPr>
                <w:rFonts w:ascii="Arial" w:eastAsia="Malgun Gothic" w:hAnsi="Arial"/>
                <w:noProof/>
                <w:sz w:val="18"/>
                <w:lang w:eastAsia="ko-KR"/>
              </w:rPr>
              <w:t>)</w:t>
            </w:r>
          </w:p>
        </w:tc>
      </w:tr>
      <w:tr w:rsidR="004C6D21" w:rsidRPr="004C6D21" w14:paraId="4A650BD8" w14:textId="77777777" w:rsidTr="00150AEB">
        <w:trPr>
          <w:jc w:val="center"/>
        </w:trPr>
        <w:tc>
          <w:tcPr>
            <w:tcW w:w="1728" w:type="dxa"/>
          </w:tcPr>
          <w:p w14:paraId="09AC3AF3" w14:textId="33F22B83"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50</w:t>
            </w:r>
            <w:ins w:id="182" w:author="Milos Tesanovic" w:date="2020-04-22T17:09:00Z">
              <w:r w:rsidRPr="004C6D21">
                <w:rPr>
                  <w:rFonts w:ascii="Arial" w:hAnsi="Arial"/>
                  <w:noProof/>
                  <w:sz w:val="18"/>
                  <w:lang w:eastAsia="ko-KR"/>
                </w:rPr>
                <w:t>–</w:t>
              </w:r>
              <w:r>
                <w:rPr>
                  <w:rFonts w:ascii="Arial" w:hAnsi="Arial"/>
                  <w:noProof/>
                  <w:sz w:val="18"/>
                  <w:lang w:eastAsia="ko-KR"/>
                </w:rPr>
                <w:t>51</w:t>
              </w:r>
            </w:ins>
          </w:p>
        </w:tc>
        <w:tc>
          <w:tcPr>
            <w:tcW w:w="3600" w:type="dxa"/>
          </w:tcPr>
          <w:p w14:paraId="2F5E2959" w14:textId="15AD0BA5" w:rsidR="004C6D21" w:rsidRPr="004C6D21" w:rsidRDefault="004C6D21" w:rsidP="004C6D21">
            <w:pPr>
              <w:keepNext/>
              <w:keepLines/>
              <w:spacing w:after="0"/>
              <w:jc w:val="center"/>
              <w:rPr>
                <w:rFonts w:ascii="Arial" w:hAnsi="Arial"/>
                <w:noProof/>
                <w:sz w:val="18"/>
                <w:lang w:eastAsia="ko-KR"/>
              </w:rPr>
            </w:pPr>
            <w:ins w:id="183" w:author="Milos Tesanovic" w:date="2020-04-22T17:09:00Z">
              <w:r>
                <w:rPr>
                  <w:rFonts w:ascii="Arial" w:hAnsi="Arial"/>
                  <w:noProof/>
                  <w:sz w:val="18"/>
                  <w:lang w:eastAsia="ko-KR"/>
                </w:rPr>
                <w:t>Reserved</w:t>
              </w:r>
            </w:ins>
            <w:del w:id="184" w:author="Milos Tesanovic" w:date="2020-04-22T17:12:00Z">
              <w:r w:rsidRPr="004C6D21" w:rsidDel="004C6D21">
                <w:rPr>
                  <w:rFonts w:ascii="Arial" w:hAnsi="Arial"/>
                  <w:noProof/>
                  <w:sz w:val="18"/>
                  <w:lang w:eastAsia="ko-KR"/>
                </w:rPr>
                <w:delText>Number of Desired Guard Symbols</w:delText>
              </w:r>
            </w:del>
          </w:p>
        </w:tc>
      </w:tr>
      <w:tr w:rsidR="004C6D21" w:rsidRPr="004C6D21" w14:paraId="6B569447" w14:textId="77777777" w:rsidTr="00150AEB">
        <w:trPr>
          <w:jc w:val="center"/>
        </w:trPr>
        <w:tc>
          <w:tcPr>
            <w:tcW w:w="1728" w:type="dxa"/>
          </w:tcPr>
          <w:p w14:paraId="21842AC2" w14:textId="06421168" w:rsidR="004C6D21" w:rsidRPr="004C6D21" w:rsidRDefault="004C6D21" w:rsidP="004C6D21">
            <w:pPr>
              <w:keepNext/>
              <w:keepLines/>
              <w:spacing w:after="0"/>
              <w:jc w:val="center"/>
              <w:rPr>
                <w:rFonts w:ascii="Arial" w:hAnsi="Arial"/>
                <w:noProof/>
                <w:sz w:val="18"/>
                <w:lang w:eastAsia="ko-KR"/>
              </w:rPr>
            </w:pPr>
            <w:del w:id="185" w:author="Milos Tesanovic" w:date="2020-04-22T17:09:00Z">
              <w:r w:rsidRPr="004C6D21" w:rsidDel="004C6D21">
                <w:rPr>
                  <w:rFonts w:ascii="Arial" w:hAnsi="Arial"/>
                  <w:noProof/>
                  <w:sz w:val="18"/>
                  <w:lang w:eastAsia="ko-KR"/>
                </w:rPr>
                <w:delText>51</w:delText>
              </w:r>
            </w:del>
          </w:p>
        </w:tc>
        <w:tc>
          <w:tcPr>
            <w:tcW w:w="3600" w:type="dxa"/>
          </w:tcPr>
          <w:p w14:paraId="666928FE" w14:textId="4ECF3EA6" w:rsidR="004C6D21" w:rsidRPr="004C6D21" w:rsidRDefault="004C6D21" w:rsidP="004C6D21">
            <w:pPr>
              <w:keepNext/>
              <w:keepLines/>
              <w:spacing w:after="0"/>
              <w:jc w:val="center"/>
              <w:rPr>
                <w:rFonts w:ascii="Arial" w:hAnsi="Arial"/>
                <w:noProof/>
                <w:sz w:val="18"/>
                <w:lang w:eastAsia="ko-KR"/>
              </w:rPr>
            </w:pPr>
            <w:del w:id="186" w:author="Milos Tesanovic" w:date="2020-04-22T17:13:00Z">
              <w:r w:rsidRPr="004C6D21" w:rsidDel="004C6D21">
                <w:rPr>
                  <w:rFonts w:ascii="Arial" w:hAnsi="Arial"/>
                  <w:noProof/>
                  <w:sz w:val="18"/>
                  <w:lang w:eastAsia="ko-KR"/>
                </w:rPr>
                <w:delText>Pre-emptive BSR</w:delText>
              </w:r>
            </w:del>
          </w:p>
        </w:tc>
      </w:tr>
      <w:tr w:rsidR="004C6D21" w:rsidRPr="004C6D21" w14:paraId="41DFBA72" w14:textId="77777777" w:rsidTr="00150AEB">
        <w:trPr>
          <w:jc w:val="center"/>
        </w:trPr>
        <w:tc>
          <w:tcPr>
            <w:tcW w:w="1728" w:type="dxa"/>
          </w:tcPr>
          <w:p w14:paraId="7383593B" w14:textId="77777777" w:rsidR="004C6D21" w:rsidRPr="004C6D21" w:rsidDel="00C77ADE"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52</w:t>
            </w:r>
          </w:p>
        </w:tc>
        <w:tc>
          <w:tcPr>
            <w:tcW w:w="3600" w:type="dxa"/>
          </w:tcPr>
          <w:p w14:paraId="11032CF0"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CCCH of size 48 bits (referred to as "CCCH" in TS 38.331 [5])</w:t>
            </w:r>
          </w:p>
        </w:tc>
      </w:tr>
      <w:tr w:rsidR="004C6D21" w:rsidRPr="004C6D21" w14:paraId="16910274" w14:textId="77777777" w:rsidTr="00150AEB">
        <w:trPr>
          <w:jc w:val="center"/>
        </w:trPr>
        <w:tc>
          <w:tcPr>
            <w:tcW w:w="1728" w:type="dxa"/>
          </w:tcPr>
          <w:p w14:paraId="3F00774A"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53</w:t>
            </w:r>
          </w:p>
        </w:tc>
        <w:tc>
          <w:tcPr>
            <w:tcW w:w="3600" w:type="dxa"/>
          </w:tcPr>
          <w:p w14:paraId="0FED1D7D"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Recommended bit rate query</w:t>
            </w:r>
          </w:p>
        </w:tc>
      </w:tr>
      <w:tr w:rsidR="004C6D21" w:rsidRPr="004C6D21" w14:paraId="4DCC97A0" w14:textId="77777777" w:rsidTr="00150AEB">
        <w:trPr>
          <w:jc w:val="center"/>
        </w:trPr>
        <w:tc>
          <w:tcPr>
            <w:tcW w:w="1728" w:type="dxa"/>
          </w:tcPr>
          <w:p w14:paraId="5417DEE7" w14:textId="77777777" w:rsidR="004C6D21" w:rsidRPr="004C6D21" w:rsidDel="00EC5CCA"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54</w:t>
            </w:r>
          </w:p>
        </w:tc>
        <w:tc>
          <w:tcPr>
            <w:tcW w:w="3600" w:type="dxa"/>
          </w:tcPr>
          <w:p w14:paraId="32CF17B0"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Multiple Entry PHR (four octets C</w:t>
            </w:r>
            <w:r w:rsidRPr="004C6D21">
              <w:rPr>
                <w:rFonts w:ascii="Arial" w:hAnsi="Arial"/>
                <w:noProof/>
                <w:sz w:val="18"/>
                <w:vertAlign w:val="subscript"/>
                <w:lang w:eastAsia="ko-KR"/>
              </w:rPr>
              <w:t>i</w:t>
            </w:r>
            <w:r w:rsidRPr="004C6D21">
              <w:rPr>
                <w:rFonts w:ascii="Arial" w:hAnsi="Arial"/>
                <w:noProof/>
                <w:sz w:val="18"/>
                <w:lang w:eastAsia="ko-KR"/>
              </w:rPr>
              <w:t>)</w:t>
            </w:r>
          </w:p>
        </w:tc>
      </w:tr>
      <w:tr w:rsidR="004C6D21" w:rsidRPr="004C6D21" w14:paraId="20C08332" w14:textId="77777777" w:rsidTr="00150AEB">
        <w:trPr>
          <w:jc w:val="center"/>
        </w:trPr>
        <w:tc>
          <w:tcPr>
            <w:tcW w:w="1728" w:type="dxa"/>
          </w:tcPr>
          <w:p w14:paraId="3CE1A30D"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55</w:t>
            </w:r>
          </w:p>
        </w:tc>
        <w:tc>
          <w:tcPr>
            <w:tcW w:w="3600" w:type="dxa"/>
          </w:tcPr>
          <w:p w14:paraId="3738FFF7"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Configured Grant Confirmation</w:t>
            </w:r>
          </w:p>
        </w:tc>
      </w:tr>
      <w:tr w:rsidR="004C6D21" w:rsidRPr="004C6D21" w14:paraId="2226C58D" w14:textId="77777777" w:rsidTr="00150AEB">
        <w:trPr>
          <w:jc w:val="center"/>
        </w:trPr>
        <w:tc>
          <w:tcPr>
            <w:tcW w:w="1728" w:type="dxa"/>
          </w:tcPr>
          <w:p w14:paraId="1475CE30"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56</w:t>
            </w:r>
          </w:p>
        </w:tc>
        <w:tc>
          <w:tcPr>
            <w:tcW w:w="3600" w:type="dxa"/>
          </w:tcPr>
          <w:p w14:paraId="0673C3AF"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Multiple Entry PHR (one octet C</w:t>
            </w:r>
            <w:r w:rsidRPr="004C6D21">
              <w:rPr>
                <w:rFonts w:ascii="Arial" w:hAnsi="Arial"/>
                <w:noProof/>
                <w:sz w:val="18"/>
                <w:vertAlign w:val="subscript"/>
                <w:lang w:eastAsia="ko-KR"/>
              </w:rPr>
              <w:t>i</w:t>
            </w:r>
            <w:r w:rsidRPr="004C6D21">
              <w:rPr>
                <w:rFonts w:ascii="Arial" w:hAnsi="Arial"/>
                <w:noProof/>
                <w:sz w:val="18"/>
                <w:lang w:eastAsia="ko-KR"/>
              </w:rPr>
              <w:t>)</w:t>
            </w:r>
          </w:p>
        </w:tc>
      </w:tr>
      <w:tr w:rsidR="004C6D21" w:rsidRPr="004C6D21" w14:paraId="3EC67BE9" w14:textId="77777777" w:rsidTr="00150AEB">
        <w:trPr>
          <w:jc w:val="center"/>
        </w:trPr>
        <w:tc>
          <w:tcPr>
            <w:tcW w:w="1728" w:type="dxa"/>
          </w:tcPr>
          <w:p w14:paraId="447575CF"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57</w:t>
            </w:r>
          </w:p>
        </w:tc>
        <w:tc>
          <w:tcPr>
            <w:tcW w:w="3600" w:type="dxa"/>
          </w:tcPr>
          <w:p w14:paraId="693559E4"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Single Entry PHR</w:t>
            </w:r>
          </w:p>
        </w:tc>
      </w:tr>
      <w:tr w:rsidR="004C6D21" w:rsidRPr="004C6D21" w14:paraId="5546C09A" w14:textId="77777777" w:rsidTr="00150AEB">
        <w:trPr>
          <w:jc w:val="center"/>
        </w:trPr>
        <w:tc>
          <w:tcPr>
            <w:tcW w:w="1728" w:type="dxa"/>
          </w:tcPr>
          <w:p w14:paraId="5F8C6BB0"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58</w:t>
            </w:r>
          </w:p>
        </w:tc>
        <w:tc>
          <w:tcPr>
            <w:tcW w:w="3600" w:type="dxa"/>
          </w:tcPr>
          <w:p w14:paraId="290C3B2C"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C-RNTI</w:t>
            </w:r>
          </w:p>
        </w:tc>
      </w:tr>
      <w:tr w:rsidR="004C6D21" w:rsidRPr="004C6D21" w14:paraId="07EEC089" w14:textId="77777777" w:rsidTr="00150AEB">
        <w:trPr>
          <w:jc w:val="center"/>
        </w:trPr>
        <w:tc>
          <w:tcPr>
            <w:tcW w:w="1728" w:type="dxa"/>
          </w:tcPr>
          <w:p w14:paraId="1657C7F0"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59</w:t>
            </w:r>
          </w:p>
        </w:tc>
        <w:tc>
          <w:tcPr>
            <w:tcW w:w="3600" w:type="dxa"/>
          </w:tcPr>
          <w:p w14:paraId="409DFC8F"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Short Truncated BSR</w:t>
            </w:r>
          </w:p>
        </w:tc>
      </w:tr>
      <w:tr w:rsidR="004C6D21" w:rsidRPr="004C6D21" w14:paraId="4B2EAA6F" w14:textId="77777777" w:rsidTr="00150AEB">
        <w:trPr>
          <w:jc w:val="center"/>
        </w:trPr>
        <w:tc>
          <w:tcPr>
            <w:tcW w:w="1728" w:type="dxa"/>
          </w:tcPr>
          <w:p w14:paraId="6D5CFF4A"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60</w:t>
            </w:r>
          </w:p>
        </w:tc>
        <w:tc>
          <w:tcPr>
            <w:tcW w:w="3600" w:type="dxa"/>
          </w:tcPr>
          <w:p w14:paraId="23BAAA94"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Long Truncated BSR</w:t>
            </w:r>
          </w:p>
        </w:tc>
      </w:tr>
      <w:tr w:rsidR="004C6D21" w:rsidRPr="004C6D21" w14:paraId="6E56EF46" w14:textId="77777777" w:rsidTr="00150AEB">
        <w:trPr>
          <w:jc w:val="center"/>
        </w:trPr>
        <w:tc>
          <w:tcPr>
            <w:tcW w:w="1728" w:type="dxa"/>
          </w:tcPr>
          <w:p w14:paraId="584D46C7"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61</w:t>
            </w:r>
          </w:p>
        </w:tc>
        <w:tc>
          <w:tcPr>
            <w:tcW w:w="3600" w:type="dxa"/>
          </w:tcPr>
          <w:p w14:paraId="27A1340F"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Short BSR</w:t>
            </w:r>
          </w:p>
        </w:tc>
      </w:tr>
      <w:tr w:rsidR="004C6D21" w:rsidRPr="004C6D21" w14:paraId="47044800" w14:textId="77777777" w:rsidTr="00150AEB">
        <w:trPr>
          <w:jc w:val="center"/>
        </w:trPr>
        <w:tc>
          <w:tcPr>
            <w:tcW w:w="1728" w:type="dxa"/>
          </w:tcPr>
          <w:p w14:paraId="182649BE"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62</w:t>
            </w:r>
          </w:p>
        </w:tc>
        <w:tc>
          <w:tcPr>
            <w:tcW w:w="3600" w:type="dxa"/>
          </w:tcPr>
          <w:p w14:paraId="0FE7B480"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Long BSR</w:t>
            </w:r>
          </w:p>
        </w:tc>
      </w:tr>
      <w:tr w:rsidR="004C6D21" w:rsidRPr="004C6D21" w14:paraId="4E085EF5" w14:textId="77777777" w:rsidTr="00150AEB">
        <w:trPr>
          <w:jc w:val="center"/>
        </w:trPr>
        <w:tc>
          <w:tcPr>
            <w:tcW w:w="1728" w:type="dxa"/>
          </w:tcPr>
          <w:p w14:paraId="0A4AF601"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63</w:t>
            </w:r>
          </w:p>
        </w:tc>
        <w:tc>
          <w:tcPr>
            <w:tcW w:w="3600" w:type="dxa"/>
          </w:tcPr>
          <w:p w14:paraId="78CC3B3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Padding</w:t>
            </w:r>
          </w:p>
        </w:tc>
      </w:tr>
    </w:tbl>
    <w:p w14:paraId="322FBCD7" w14:textId="77777777" w:rsidR="004C6D21" w:rsidRPr="004C6D21" w:rsidRDefault="004C6D21" w:rsidP="004C6D21">
      <w:pPr>
        <w:rPr>
          <w:noProof/>
          <w:lang w:eastAsia="ko-KR"/>
        </w:rPr>
      </w:pPr>
    </w:p>
    <w:p w14:paraId="6C6C43CB" w14:textId="77777777" w:rsidR="004C6D21" w:rsidRPr="004C6D21" w:rsidRDefault="004C6D21" w:rsidP="004C6D21">
      <w:pPr>
        <w:keepNext/>
        <w:keepLines/>
        <w:spacing w:before="60"/>
        <w:jc w:val="center"/>
        <w:rPr>
          <w:rFonts w:ascii="Arial" w:hAnsi="Arial"/>
          <w:b/>
          <w:noProof/>
          <w:lang w:eastAsia="ko-KR"/>
        </w:rPr>
      </w:pPr>
      <w:bookmarkStart w:id="187" w:name="_Toc12718157"/>
      <w:r w:rsidRPr="004C6D21">
        <w:rPr>
          <w:rFonts w:ascii="Arial" w:hAnsi="Arial"/>
          <w:b/>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2671"/>
      </w:tblGrid>
      <w:tr w:rsidR="004C6D21" w:rsidRPr="004C6D21" w14:paraId="651FAA6E" w14:textId="77777777" w:rsidTr="00150AEB">
        <w:trPr>
          <w:jc w:val="center"/>
        </w:trPr>
        <w:tc>
          <w:tcPr>
            <w:tcW w:w="2345" w:type="dxa"/>
            <w:tcBorders>
              <w:top w:val="single" w:sz="4" w:space="0" w:color="auto"/>
              <w:left w:val="single" w:sz="4" w:space="0" w:color="auto"/>
              <w:bottom w:val="single" w:sz="4" w:space="0" w:color="auto"/>
              <w:right w:val="single" w:sz="4" w:space="0" w:color="auto"/>
            </w:tcBorders>
            <w:hideMark/>
          </w:tcPr>
          <w:p w14:paraId="1071ABB9"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Codepoint/IIndex</w:t>
            </w:r>
          </w:p>
        </w:tc>
        <w:tc>
          <w:tcPr>
            <w:tcW w:w="2671" w:type="dxa"/>
            <w:tcBorders>
              <w:top w:val="single" w:sz="4" w:space="0" w:color="auto"/>
              <w:left w:val="single" w:sz="4" w:space="0" w:color="auto"/>
              <w:bottom w:val="single" w:sz="4" w:space="0" w:color="auto"/>
              <w:right w:val="single" w:sz="4" w:space="0" w:color="auto"/>
            </w:tcBorders>
            <w:hideMark/>
          </w:tcPr>
          <w:p w14:paraId="73D59E1D"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LCID values</w:t>
            </w:r>
          </w:p>
        </w:tc>
      </w:tr>
      <w:tr w:rsidR="004C6D21" w:rsidRPr="004C6D21" w14:paraId="30CDB658" w14:textId="77777777" w:rsidTr="00150AEB">
        <w:trPr>
          <w:jc w:val="center"/>
        </w:trPr>
        <w:tc>
          <w:tcPr>
            <w:tcW w:w="2345" w:type="dxa"/>
            <w:tcBorders>
              <w:top w:val="single" w:sz="4" w:space="0" w:color="auto"/>
              <w:left w:val="single" w:sz="4" w:space="0" w:color="auto"/>
              <w:bottom w:val="single" w:sz="4" w:space="0" w:color="auto"/>
              <w:right w:val="single" w:sz="4" w:space="0" w:color="auto"/>
            </w:tcBorders>
            <w:hideMark/>
          </w:tcPr>
          <w:p w14:paraId="0ADA2D62"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320 to (2</w:t>
            </w:r>
            <w:r w:rsidRPr="004C6D21">
              <w:rPr>
                <w:rFonts w:ascii="Arial" w:hAnsi="Arial"/>
                <w:noProof/>
                <w:sz w:val="18"/>
                <w:vertAlign w:val="superscript"/>
                <w:lang w:eastAsia="ko-KR"/>
              </w:rPr>
              <w:t>16</w:t>
            </w:r>
            <w:r w:rsidRPr="004C6D21">
              <w:rPr>
                <w:rFonts w:ascii="Arial" w:hAnsi="Arial"/>
                <w:noProof/>
                <w:sz w:val="18"/>
                <w:lang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14:paraId="6F0BBFE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Identity of the logical channel</w:t>
            </w:r>
          </w:p>
        </w:tc>
      </w:tr>
      <w:tr w:rsidR="004C6D21" w:rsidRPr="004C6D21" w14:paraId="2E6638BD" w14:textId="77777777" w:rsidTr="00150AEB">
        <w:trPr>
          <w:jc w:val="center"/>
        </w:trPr>
        <w:tc>
          <w:tcPr>
            <w:tcW w:w="2345" w:type="dxa"/>
            <w:tcBorders>
              <w:top w:val="single" w:sz="4" w:space="0" w:color="auto"/>
              <w:left w:val="single" w:sz="4" w:space="0" w:color="auto"/>
              <w:bottom w:val="single" w:sz="4" w:space="0" w:color="auto"/>
              <w:right w:val="single" w:sz="4" w:space="0" w:color="auto"/>
            </w:tcBorders>
            <w:hideMark/>
          </w:tcPr>
          <w:p w14:paraId="5ED91513"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(2</w:t>
            </w:r>
            <w:r w:rsidRPr="004C6D21">
              <w:rPr>
                <w:rFonts w:ascii="Arial" w:hAnsi="Arial"/>
                <w:noProof/>
                <w:sz w:val="18"/>
                <w:vertAlign w:val="superscript"/>
                <w:lang w:eastAsia="ko-KR"/>
              </w:rPr>
              <w:t>16</w:t>
            </w:r>
            <w:r w:rsidRPr="004C6D21">
              <w:rPr>
                <w:rFonts w:ascii="Arial" w:hAnsi="Arial"/>
                <w:noProof/>
                <w:sz w:val="18"/>
                <w:lang w:eastAsia="ko-KR"/>
              </w:rPr>
              <w:t xml:space="preserve"> + 192) to (2</w:t>
            </w:r>
            <w:r w:rsidRPr="004C6D21">
              <w:rPr>
                <w:rFonts w:ascii="Arial" w:hAnsi="Arial"/>
                <w:noProof/>
                <w:sz w:val="18"/>
                <w:vertAlign w:val="superscript"/>
                <w:lang w:eastAsia="ko-KR"/>
              </w:rPr>
              <w:t>16</w:t>
            </w:r>
            <w:r w:rsidRPr="004C6D21">
              <w:rPr>
                <w:rFonts w:ascii="Arial" w:hAnsi="Arial"/>
                <w:noProof/>
                <w:sz w:val="18"/>
                <w:lang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14:paraId="490A6234"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Reserved</w:t>
            </w:r>
          </w:p>
        </w:tc>
      </w:tr>
      <w:bookmarkEnd w:id="187"/>
    </w:tbl>
    <w:p w14:paraId="229B67F4" w14:textId="77777777" w:rsidR="004C6D21" w:rsidRPr="004C6D21" w:rsidRDefault="004C6D21" w:rsidP="004C6D21">
      <w:pPr>
        <w:rPr>
          <w:lang w:eastAsia="ko-KR"/>
        </w:rPr>
      </w:pPr>
    </w:p>
    <w:p w14:paraId="3EEFC572" w14:textId="77777777" w:rsidR="004C6D21" w:rsidRPr="004C6D21" w:rsidRDefault="004C6D21" w:rsidP="004C6D21">
      <w:pPr>
        <w:keepNext/>
        <w:keepLines/>
        <w:spacing w:before="60"/>
        <w:jc w:val="center"/>
        <w:rPr>
          <w:rFonts w:ascii="Arial" w:hAnsi="Arial"/>
          <w:b/>
          <w:noProof/>
          <w:lang w:eastAsia="ko-KR"/>
        </w:rPr>
      </w:pPr>
      <w:r w:rsidRPr="004C6D21">
        <w:rPr>
          <w:rFonts w:ascii="Arial" w:hAnsi="Arial"/>
          <w:b/>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4C6D21" w:rsidRPr="004C6D21" w14:paraId="6B720C26" w14:textId="77777777" w:rsidTr="00150AEB">
        <w:trPr>
          <w:jc w:val="center"/>
        </w:trPr>
        <w:tc>
          <w:tcPr>
            <w:tcW w:w="1728" w:type="dxa"/>
          </w:tcPr>
          <w:p w14:paraId="0F767D09"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Codepoint</w:t>
            </w:r>
          </w:p>
        </w:tc>
        <w:tc>
          <w:tcPr>
            <w:tcW w:w="1728" w:type="dxa"/>
          </w:tcPr>
          <w:p w14:paraId="4FA774D8"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Index</w:t>
            </w:r>
          </w:p>
        </w:tc>
        <w:tc>
          <w:tcPr>
            <w:tcW w:w="3600" w:type="dxa"/>
          </w:tcPr>
          <w:p w14:paraId="663A739C"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LCID values</w:t>
            </w:r>
          </w:p>
        </w:tc>
      </w:tr>
      <w:tr w:rsidR="004C6D21" w:rsidRPr="004C6D21" w14:paraId="1E1AB60C" w14:textId="77777777" w:rsidTr="00150AEB">
        <w:trPr>
          <w:jc w:val="center"/>
        </w:trPr>
        <w:tc>
          <w:tcPr>
            <w:tcW w:w="1728" w:type="dxa"/>
          </w:tcPr>
          <w:p w14:paraId="1148FDE7" w14:textId="01792430"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 xml:space="preserve">0 to </w:t>
            </w:r>
            <w:del w:id="188" w:author="Milos Tesanovic" w:date="2020-04-22T17:13:00Z">
              <w:r w:rsidRPr="004C6D21" w:rsidDel="004C6D21">
                <w:rPr>
                  <w:rFonts w:ascii="Arial" w:hAnsi="Arial"/>
                  <w:noProof/>
                  <w:sz w:val="18"/>
                  <w:lang w:eastAsia="ko-KR"/>
                </w:rPr>
                <w:delText>255</w:delText>
              </w:r>
            </w:del>
            <w:ins w:id="189" w:author="Milos Tesanovic" w:date="2020-04-22T17:13:00Z">
              <w:r>
                <w:rPr>
                  <w:rFonts w:ascii="Arial" w:hAnsi="Arial"/>
                  <w:noProof/>
                  <w:sz w:val="18"/>
                  <w:lang w:eastAsia="ko-KR"/>
                </w:rPr>
                <w:t>253</w:t>
              </w:r>
            </w:ins>
          </w:p>
        </w:tc>
        <w:tc>
          <w:tcPr>
            <w:tcW w:w="1728" w:type="dxa"/>
          </w:tcPr>
          <w:p w14:paraId="38413034" w14:textId="6F8E455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 xml:space="preserve">64 to </w:t>
            </w:r>
            <w:del w:id="190" w:author="Milos Tesanovic" w:date="2020-04-22T17:13:00Z">
              <w:r w:rsidRPr="004C6D21" w:rsidDel="004C6D21">
                <w:rPr>
                  <w:rFonts w:ascii="Arial" w:hAnsi="Arial"/>
                  <w:noProof/>
                  <w:sz w:val="18"/>
                  <w:lang w:eastAsia="ko-KR"/>
                </w:rPr>
                <w:delText>319</w:delText>
              </w:r>
            </w:del>
            <w:ins w:id="191" w:author="Milos Tesanovic" w:date="2020-04-22T17:13:00Z">
              <w:r>
                <w:rPr>
                  <w:rFonts w:ascii="Arial" w:hAnsi="Arial"/>
                  <w:noProof/>
                  <w:sz w:val="18"/>
                  <w:lang w:eastAsia="ko-KR"/>
                </w:rPr>
                <w:t>317</w:t>
              </w:r>
            </w:ins>
          </w:p>
        </w:tc>
        <w:tc>
          <w:tcPr>
            <w:tcW w:w="3600" w:type="dxa"/>
          </w:tcPr>
          <w:p w14:paraId="37E317F4"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reserved</w:t>
            </w:r>
          </w:p>
        </w:tc>
      </w:tr>
      <w:tr w:rsidR="004C6D21" w:rsidRPr="004C6D21" w14:paraId="5489F74D" w14:textId="77777777" w:rsidTr="00150AEB">
        <w:trPr>
          <w:jc w:val="center"/>
          <w:ins w:id="192" w:author="Milos Tesanovic" w:date="2020-04-22T17:12:00Z"/>
        </w:trPr>
        <w:tc>
          <w:tcPr>
            <w:tcW w:w="1728" w:type="dxa"/>
          </w:tcPr>
          <w:p w14:paraId="2DD4271E" w14:textId="40070C59" w:rsidR="004C6D21" w:rsidRPr="004C6D21" w:rsidRDefault="004C6D21" w:rsidP="004C6D21">
            <w:pPr>
              <w:keepNext/>
              <w:keepLines/>
              <w:spacing w:after="0"/>
              <w:jc w:val="center"/>
              <w:rPr>
                <w:ins w:id="193" w:author="Milos Tesanovic" w:date="2020-04-22T17:12:00Z"/>
                <w:rFonts w:ascii="Arial" w:hAnsi="Arial"/>
                <w:noProof/>
                <w:sz w:val="18"/>
                <w:lang w:eastAsia="ko-KR"/>
              </w:rPr>
            </w:pPr>
            <w:ins w:id="194" w:author="Milos Tesanovic" w:date="2020-04-22T17:13:00Z">
              <w:r>
                <w:rPr>
                  <w:rFonts w:ascii="Arial" w:hAnsi="Arial"/>
                  <w:noProof/>
                  <w:sz w:val="18"/>
                  <w:lang w:eastAsia="ko-KR"/>
                </w:rPr>
                <w:t>254</w:t>
              </w:r>
            </w:ins>
          </w:p>
        </w:tc>
        <w:tc>
          <w:tcPr>
            <w:tcW w:w="1728" w:type="dxa"/>
          </w:tcPr>
          <w:p w14:paraId="3EED8516" w14:textId="697181FB" w:rsidR="004C6D21" w:rsidRPr="004C6D21" w:rsidRDefault="004C6D21" w:rsidP="004C6D21">
            <w:pPr>
              <w:keepNext/>
              <w:keepLines/>
              <w:spacing w:after="0"/>
              <w:jc w:val="center"/>
              <w:rPr>
                <w:ins w:id="195" w:author="Milos Tesanovic" w:date="2020-04-22T17:12:00Z"/>
                <w:rFonts w:ascii="Arial" w:hAnsi="Arial"/>
                <w:noProof/>
                <w:sz w:val="18"/>
                <w:lang w:eastAsia="ko-KR"/>
              </w:rPr>
            </w:pPr>
            <w:ins w:id="196" w:author="Milos Tesanovic" w:date="2020-04-22T17:13:00Z">
              <w:r>
                <w:rPr>
                  <w:rFonts w:ascii="Arial" w:hAnsi="Arial"/>
                  <w:noProof/>
                  <w:sz w:val="18"/>
                  <w:lang w:eastAsia="ko-KR"/>
                </w:rPr>
                <w:t>318</w:t>
              </w:r>
            </w:ins>
          </w:p>
        </w:tc>
        <w:tc>
          <w:tcPr>
            <w:tcW w:w="3600" w:type="dxa"/>
          </w:tcPr>
          <w:p w14:paraId="39177901" w14:textId="4BE119F1" w:rsidR="004C6D21" w:rsidRPr="004C6D21" w:rsidRDefault="004C6D21" w:rsidP="004C6D21">
            <w:pPr>
              <w:keepNext/>
              <w:keepLines/>
              <w:spacing w:after="0"/>
              <w:jc w:val="center"/>
              <w:rPr>
                <w:ins w:id="197" w:author="Milos Tesanovic" w:date="2020-04-22T17:12:00Z"/>
                <w:rFonts w:ascii="Arial" w:hAnsi="Arial"/>
                <w:noProof/>
                <w:sz w:val="18"/>
                <w:lang w:eastAsia="ko-KR"/>
              </w:rPr>
            </w:pPr>
            <w:ins w:id="198" w:author="Milos Tesanovic" w:date="2020-04-22T17:12:00Z">
              <w:r w:rsidRPr="004C6D21">
                <w:rPr>
                  <w:rFonts w:ascii="Arial" w:hAnsi="Arial"/>
                  <w:noProof/>
                  <w:sz w:val="18"/>
                  <w:lang w:eastAsia="ko-KR"/>
                </w:rPr>
                <w:t>Number of Desired Guard Symbols</w:t>
              </w:r>
            </w:ins>
          </w:p>
        </w:tc>
      </w:tr>
      <w:tr w:rsidR="004C6D21" w:rsidRPr="004C6D21" w14:paraId="6EB68AB5" w14:textId="77777777" w:rsidTr="00150AEB">
        <w:trPr>
          <w:jc w:val="center"/>
          <w:ins w:id="199" w:author="Milos Tesanovic" w:date="2020-04-22T17:12:00Z"/>
        </w:trPr>
        <w:tc>
          <w:tcPr>
            <w:tcW w:w="1728" w:type="dxa"/>
          </w:tcPr>
          <w:p w14:paraId="1025A38F" w14:textId="4294573F" w:rsidR="004C6D21" w:rsidRPr="004C6D21" w:rsidRDefault="004C6D21" w:rsidP="004C6D21">
            <w:pPr>
              <w:keepNext/>
              <w:keepLines/>
              <w:spacing w:after="0"/>
              <w:jc w:val="center"/>
              <w:rPr>
                <w:ins w:id="200" w:author="Milos Tesanovic" w:date="2020-04-22T17:12:00Z"/>
                <w:rFonts w:ascii="Arial" w:hAnsi="Arial"/>
                <w:noProof/>
                <w:sz w:val="18"/>
                <w:lang w:eastAsia="ko-KR"/>
              </w:rPr>
            </w:pPr>
            <w:ins w:id="201" w:author="Milos Tesanovic" w:date="2020-04-22T17:13:00Z">
              <w:r>
                <w:rPr>
                  <w:rFonts w:ascii="Arial" w:hAnsi="Arial"/>
                  <w:noProof/>
                  <w:sz w:val="18"/>
                  <w:lang w:eastAsia="ko-KR"/>
                </w:rPr>
                <w:t>255</w:t>
              </w:r>
            </w:ins>
          </w:p>
        </w:tc>
        <w:tc>
          <w:tcPr>
            <w:tcW w:w="1728" w:type="dxa"/>
          </w:tcPr>
          <w:p w14:paraId="0F005E6C" w14:textId="4FE3D64A" w:rsidR="004C6D21" w:rsidRPr="004C6D21" w:rsidRDefault="004C6D21" w:rsidP="004C6D21">
            <w:pPr>
              <w:keepNext/>
              <w:keepLines/>
              <w:spacing w:after="0"/>
              <w:jc w:val="center"/>
              <w:rPr>
                <w:ins w:id="202" w:author="Milos Tesanovic" w:date="2020-04-22T17:12:00Z"/>
                <w:rFonts w:ascii="Arial" w:hAnsi="Arial"/>
                <w:noProof/>
                <w:sz w:val="18"/>
                <w:lang w:eastAsia="ko-KR"/>
              </w:rPr>
            </w:pPr>
            <w:ins w:id="203" w:author="Milos Tesanovic" w:date="2020-04-22T17:13:00Z">
              <w:r>
                <w:rPr>
                  <w:rFonts w:ascii="Arial" w:hAnsi="Arial"/>
                  <w:noProof/>
                  <w:sz w:val="18"/>
                  <w:lang w:eastAsia="ko-KR"/>
                </w:rPr>
                <w:t>319</w:t>
              </w:r>
            </w:ins>
          </w:p>
        </w:tc>
        <w:tc>
          <w:tcPr>
            <w:tcW w:w="3600" w:type="dxa"/>
          </w:tcPr>
          <w:p w14:paraId="1C3314ED" w14:textId="39AD7787" w:rsidR="004C6D21" w:rsidRPr="004C6D21" w:rsidRDefault="004C6D21" w:rsidP="004C6D21">
            <w:pPr>
              <w:keepNext/>
              <w:keepLines/>
              <w:spacing w:after="0"/>
              <w:jc w:val="center"/>
              <w:rPr>
                <w:ins w:id="204" w:author="Milos Tesanovic" w:date="2020-04-22T17:12:00Z"/>
                <w:rFonts w:ascii="Arial" w:hAnsi="Arial"/>
                <w:noProof/>
                <w:sz w:val="18"/>
                <w:lang w:eastAsia="ko-KR"/>
              </w:rPr>
            </w:pPr>
            <w:ins w:id="205" w:author="Milos Tesanovic" w:date="2020-04-22T17:13:00Z">
              <w:r w:rsidRPr="004C6D21">
                <w:rPr>
                  <w:rFonts w:ascii="Arial" w:hAnsi="Arial"/>
                  <w:noProof/>
                  <w:sz w:val="18"/>
                  <w:lang w:eastAsia="ko-KR"/>
                </w:rPr>
                <w:t>Pre-emptive BSR</w:t>
              </w:r>
            </w:ins>
          </w:p>
        </w:tc>
      </w:tr>
    </w:tbl>
    <w:p w14:paraId="01C6AC00" w14:textId="77777777" w:rsidR="004C6D21" w:rsidRPr="004C6D21" w:rsidRDefault="004C6D21" w:rsidP="004C6D21">
      <w:pPr>
        <w:rPr>
          <w:lang w:eastAsia="ko-KR"/>
        </w:rPr>
      </w:pPr>
    </w:p>
    <w:p w14:paraId="1BA04659" w14:textId="4C59DCDF" w:rsidR="00ED7891" w:rsidRPr="00ED7891" w:rsidRDefault="004C6D21" w:rsidP="00ED7891">
      <w:pPr>
        <w:keepLines/>
        <w:ind w:left="1135" w:hanging="851"/>
        <w:rPr>
          <w:noProof/>
          <w:lang w:eastAsia="ko-KR"/>
        </w:rPr>
      </w:pPr>
      <w:r w:rsidRPr="004C6D21">
        <w:rPr>
          <w:noProof/>
        </w:rPr>
        <w:t>NOTE 2:</w:t>
      </w:r>
      <w:r w:rsidRPr="004C6D21">
        <w:rPr>
          <w:noProof/>
        </w:rPr>
        <w:tab/>
        <w:t xml:space="preserve">For the </w:t>
      </w:r>
      <w:ins w:id="206" w:author="Milos Tesanovic" w:date="2020-04-22T17:13:00Z">
        <w:r>
          <w:rPr>
            <w:noProof/>
          </w:rPr>
          <w:t xml:space="preserve">two-octet </w:t>
        </w:r>
      </w:ins>
      <w:r w:rsidRPr="004C6D21">
        <w:rPr>
          <w:noProof/>
        </w:rPr>
        <w:t xml:space="preserve">eLCID space, the 16-bit codepoint 000…00 (all zeros) corresponds to the index value of 320, while the 16-bit codepoint 111…11 (all ones) corresponds to the index value of </w:t>
      </w:r>
      <w:r w:rsidRPr="004C6D21">
        <w:rPr>
          <w:noProof/>
          <w:lang w:eastAsia="ko-KR"/>
        </w:rPr>
        <w:t>2</w:t>
      </w:r>
      <w:r w:rsidRPr="004C6D21">
        <w:rPr>
          <w:noProof/>
          <w:vertAlign w:val="superscript"/>
          <w:lang w:eastAsia="ko-KR"/>
        </w:rPr>
        <w:t>16</w:t>
      </w:r>
      <w:r w:rsidRPr="004C6D21">
        <w:rPr>
          <w:noProof/>
          <w:vertAlign w:val="subscript"/>
          <w:lang w:eastAsia="ko-KR"/>
        </w:rPr>
        <w:t xml:space="preserve"> </w:t>
      </w:r>
      <w:r w:rsidRPr="004C6D21">
        <w:rPr>
          <w:noProof/>
          <w:lang w:eastAsia="ko-KR"/>
        </w:rPr>
        <w:t>+ 319</w:t>
      </w:r>
      <w:r w:rsidRPr="004C6D21">
        <w:rPr>
          <w:noProof/>
        </w:rPr>
        <w:t>.</w:t>
      </w:r>
      <w:bookmarkEnd w:id="0"/>
      <w:bookmarkEnd w:id="4"/>
      <w:bookmarkEnd w:id="5"/>
    </w:p>
    <w:sectPr w:rsidR="00ED7891" w:rsidRPr="00ED7891" w:rsidSect="003067B5">
      <w:headerReference w:type="default" r:id="rId19"/>
      <w:footerReference w:type="default" r:id="rId20"/>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15564B" w14:textId="77777777" w:rsidR="00484F3D" w:rsidRDefault="00484F3D">
      <w:pPr>
        <w:spacing w:after="0"/>
      </w:pPr>
      <w:r>
        <w:separator/>
      </w:r>
    </w:p>
  </w:endnote>
  <w:endnote w:type="continuationSeparator" w:id="0">
    <w:p w14:paraId="508172C4" w14:textId="77777777" w:rsidR="00484F3D" w:rsidRDefault="00484F3D">
      <w:pPr>
        <w:spacing w:after="0"/>
      </w:pPr>
      <w:r>
        <w:continuationSeparator/>
      </w:r>
    </w:p>
  </w:endnote>
  <w:endnote w:type="continuationNotice" w:id="1">
    <w:p w14:paraId="1348A76E" w14:textId="77777777" w:rsidR="00484F3D" w:rsidRDefault="00484F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Times New Roman"/>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253AD2" w:rsidRDefault="00253AD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BDBF63" w14:textId="77777777" w:rsidR="00484F3D" w:rsidRDefault="00484F3D">
      <w:pPr>
        <w:spacing w:after="0"/>
      </w:pPr>
      <w:r>
        <w:separator/>
      </w:r>
    </w:p>
  </w:footnote>
  <w:footnote w:type="continuationSeparator" w:id="0">
    <w:p w14:paraId="6B8364ED" w14:textId="77777777" w:rsidR="00484F3D" w:rsidRDefault="00484F3D">
      <w:pPr>
        <w:spacing w:after="0"/>
      </w:pPr>
      <w:r>
        <w:continuationSeparator/>
      </w:r>
    </w:p>
  </w:footnote>
  <w:footnote w:type="continuationNotice" w:id="1">
    <w:p w14:paraId="31D5C731" w14:textId="77777777" w:rsidR="00484F3D" w:rsidRDefault="00484F3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40268" w14:textId="77777777" w:rsidR="00253AD2" w:rsidRDefault="00253A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1841EECB" w:rsidR="00253AD2" w:rsidRDefault="00253A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42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253AD2" w:rsidRDefault="00253A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42E1">
      <w:rPr>
        <w:rFonts w:ascii="Arial" w:hAnsi="Arial" w:cs="Arial"/>
        <w:b/>
        <w:noProof/>
        <w:sz w:val="18"/>
        <w:szCs w:val="18"/>
      </w:rPr>
      <w:t>12</w:t>
    </w:r>
    <w:r>
      <w:rPr>
        <w:rFonts w:ascii="Arial" w:hAnsi="Arial" w:cs="Arial"/>
        <w:b/>
        <w:sz w:val="18"/>
        <w:szCs w:val="18"/>
      </w:rPr>
      <w:fldChar w:fldCharType="end"/>
    </w:r>
  </w:p>
  <w:p w14:paraId="5331B14F" w14:textId="120D598B" w:rsidR="00253AD2" w:rsidRDefault="00253A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42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253AD2" w:rsidRDefault="00253AD2">
    <w:pPr>
      <w:pStyle w:val="Header"/>
    </w:pPr>
  </w:p>
  <w:p w14:paraId="31BBBCD6" w14:textId="77777777" w:rsidR="00253AD2" w:rsidRDefault="00253A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65828"/>
    <w:multiLevelType w:val="hybridMultilevel"/>
    <w:tmpl w:val="86D05BCE"/>
    <w:lvl w:ilvl="0" w:tplc="99F605EC">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3"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4"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6"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0"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5"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6"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5"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2"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8"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0"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4"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695A7E"/>
    <w:multiLevelType w:val="hybridMultilevel"/>
    <w:tmpl w:val="E1ECD1E2"/>
    <w:lvl w:ilvl="0" w:tplc="783C2154">
      <w:start w:val="4"/>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1"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9"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4"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7"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0"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5"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3"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7"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1"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4"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5"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9"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9"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4"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3"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1"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3"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C66ECB"/>
    <w:multiLevelType w:val="hybridMultilevel"/>
    <w:tmpl w:val="7F820696"/>
    <w:lvl w:ilvl="0" w:tplc="041D0001">
      <w:start w:val="1"/>
      <w:numFmt w:val="bullet"/>
      <w:lvlText w:val=""/>
      <w:lvlJc w:val="left"/>
      <w:pPr>
        <w:ind w:left="460" w:hanging="360"/>
      </w:pPr>
      <w:rPr>
        <w:rFonts w:ascii="Symbol" w:hAnsi="Symbo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44"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8"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1"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1"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E90109"/>
    <w:multiLevelType w:val="hybridMultilevel"/>
    <w:tmpl w:val="DCEE1A3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87"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8"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4"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8"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1"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7"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9"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3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1"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5"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2"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2"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1" w15:restartNumberingAfterBreak="0">
    <w:nsid w:val="5C6B4D09"/>
    <w:multiLevelType w:val="hybridMultilevel"/>
    <w:tmpl w:val="B830A23C"/>
    <w:lvl w:ilvl="0" w:tplc="A24CE3CC">
      <w:start w:val="38"/>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2"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3"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8"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9"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3"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6"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4"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7"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3"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0"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8"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9"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1"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3"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5"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3"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5"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7"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9"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2"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2"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4"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5"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0"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2"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9"/>
  </w:num>
  <w:num w:numId="3">
    <w:abstractNumId w:val="299"/>
  </w:num>
  <w:num w:numId="4">
    <w:abstractNumId w:val="79"/>
  </w:num>
  <w:num w:numId="5">
    <w:abstractNumId w:val="705"/>
  </w:num>
  <w:num w:numId="6">
    <w:abstractNumId w:val="38"/>
  </w:num>
  <w:num w:numId="7">
    <w:abstractNumId w:val="634"/>
  </w:num>
  <w:num w:numId="8">
    <w:abstractNumId w:val="369"/>
  </w:num>
  <w:num w:numId="9">
    <w:abstractNumId w:val="403"/>
  </w:num>
  <w:num w:numId="10">
    <w:abstractNumId w:val="580"/>
  </w:num>
  <w:num w:numId="11">
    <w:abstractNumId w:val="36"/>
  </w:num>
  <w:num w:numId="12">
    <w:abstractNumId w:val="204"/>
  </w:num>
  <w:num w:numId="13">
    <w:abstractNumId w:val="520"/>
  </w:num>
  <w:num w:numId="14">
    <w:abstractNumId w:val="697"/>
  </w:num>
  <w:num w:numId="15">
    <w:abstractNumId w:val="921"/>
  </w:num>
  <w:num w:numId="16">
    <w:abstractNumId w:val="7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9"/>
  </w:num>
  <w:num w:numId="18">
    <w:abstractNumId w:val="522"/>
  </w:num>
  <w:num w:numId="19">
    <w:abstractNumId w:val="430"/>
  </w:num>
  <w:num w:numId="20">
    <w:abstractNumId w:val="8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4"/>
  </w:num>
  <w:num w:numId="22">
    <w:abstractNumId w:val="519"/>
  </w:num>
  <w:num w:numId="23">
    <w:abstractNumId w:val="9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2"/>
  </w:num>
  <w:num w:numId="26">
    <w:abstractNumId w:val="854"/>
  </w:num>
  <w:num w:numId="27">
    <w:abstractNumId w:val="593"/>
  </w:num>
  <w:num w:numId="28">
    <w:abstractNumId w:val="606"/>
  </w:num>
  <w:num w:numId="29">
    <w:abstractNumId w:val="440"/>
  </w:num>
  <w:num w:numId="30">
    <w:abstractNumId w:val="873"/>
  </w:num>
  <w:num w:numId="31">
    <w:abstractNumId w:val="12"/>
  </w:num>
  <w:num w:numId="32">
    <w:abstractNumId w:val="861"/>
  </w:num>
  <w:num w:numId="33">
    <w:abstractNumId w:val="630"/>
  </w:num>
  <w:num w:numId="34">
    <w:abstractNumId w:val="18"/>
  </w:num>
  <w:num w:numId="35">
    <w:abstractNumId w:val="303"/>
  </w:num>
  <w:num w:numId="36">
    <w:abstractNumId w:val="328"/>
  </w:num>
  <w:num w:numId="37">
    <w:abstractNumId w:val="414"/>
  </w:num>
  <w:num w:numId="38">
    <w:abstractNumId w:val="756"/>
  </w:num>
  <w:num w:numId="39">
    <w:abstractNumId w:val="567"/>
  </w:num>
  <w:num w:numId="40">
    <w:abstractNumId w:val="629"/>
  </w:num>
  <w:num w:numId="41">
    <w:abstractNumId w:val="162"/>
  </w:num>
  <w:num w:numId="42">
    <w:abstractNumId w:val="597"/>
  </w:num>
  <w:num w:numId="43">
    <w:abstractNumId w:val="353"/>
  </w:num>
  <w:num w:numId="44">
    <w:abstractNumId w:val="17"/>
  </w:num>
  <w:num w:numId="45">
    <w:abstractNumId w:val="874"/>
  </w:num>
  <w:num w:numId="46">
    <w:abstractNumId w:val="680"/>
  </w:num>
  <w:num w:numId="47">
    <w:abstractNumId w:val="215"/>
  </w:num>
  <w:num w:numId="48">
    <w:abstractNumId w:val="60"/>
  </w:num>
  <w:num w:numId="49">
    <w:abstractNumId w:val="30"/>
  </w:num>
  <w:num w:numId="50">
    <w:abstractNumId w:val="173"/>
  </w:num>
  <w:num w:numId="51">
    <w:abstractNumId w:val="702"/>
  </w:num>
  <w:num w:numId="52">
    <w:abstractNumId w:val="59"/>
  </w:num>
  <w:num w:numId="53">
    <w:abstractNumId w:val="692"/>
  </w:num>
  <w:num w:numId="54">
    <w:abstractNumId w:val="348"/>
  </w:num>
  <w:num w:numId="55">
    <w:abstractNumId w:val="214"/>
  </w:num>
  <w:num w:numId="56">
    <w:abstractNumId w:val="858"/>
  </w:num>
  <w:num w:numId="57">
    <w:abstractNumId w:val="195"/>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9"/>
  </w:num>
  <w:num w:numId="69">
    <w:abstractNumId w:val="247"/>
  </w:num>
  <w:num w:numId="70">
    <w:abstractNumId w:val="798"/>
  </w:num>
  <w:num w:numId="71">
    <w:abstractNumId w:val="25"/>
  </w:num>
  <w:num w:numId="72">
    <w:abstractNumId w:val="698"/>
  </w:num>
  <w:num w:numId="73">
    <w:abstractNumId w:val="488"/>
  </w:num>
  <w:num w:numId="74">
    <w:abstractNumId w:val="356"/>
  </w:num>
  <w:num w:numId="75">
    <w:abstractNumId w:val="852"/>
  </w:num>
  <w:num w:numId="76">
    <w:abstractNumId w:val="834"/>
  </w:num>
  <w:num w:numId="77">
    <w:abstractNumId w:val="661"/>
  </w:num>
  <w:num w:numId="78">
    <w:abstractNumId w:val="830"/>
  </w:num>
  <w:num w:numId="79">
    <w:abstractNumId w:val="386"/>
  </w:num>
  <w:num w:numId="80">
    <w:abstractNumId w:val="468"/>
  </w:num>
  <w:num w:numId="81">
    <w:abstractNumId w:val="382"/>
  </w:num>
  <w:num w:numId="82">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3"/>
  </w:num>
  <w:num w:numId="85">
    <w:abstractNumId w:val="6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1"/>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2"/>
  </w:num>
  <w:num w:numId="89">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5"/>
  </w:num>
  <w:num w:numId="91">
    <w:abstractNumId w:val="787"/>
  </w:num>
  <w:num w:numId="92">
    <w:abstractNumId w:val="641"/>
  </w:num>
  <w:num w:numId="93">
    <w:abstractNumId w:val="401"/>
  </w:num>
  <w:num w:numId="94">
    <w:abstractNumId w:val="78"/>
  </w:num>
  <w:num w:numId="95">
    <w:abstractNumId w:val="608"/>
  </w:num>
  <w:num w:numId="9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4"/>
  </w:num>
  <w:num w:numId="98">
    <w:abstractNumId w:val="600"/>
  </w:num>
  <w:num w:numId="99">
    <w:abstractNumId w:val="743"/>
  </w:num>
  <w:num w:numId="100">
    <w:abstractNumId w:val="512"/>
  </w:num>
  <w:num w:numId="101">
    <w:abstractNumId w:val="231"/>
  </w:num>
  <w:num w:numId="102">
    <w:abstractNumId w:val="570"/>
  </w:num>
  <w:num w:numId="103">
    <w:abstractNumId w:val="99"/>
  </w:num>
  <w:num w:numId="104">
    <w:abstractNumId w:val="856"/>
  </w:num>
  <w:num w:numId="105">
    <w:abstractNumId w:val="871"/>
  </w:num>
  <w:num w:numId="106">
    <w:abstractNumId w:val="47"/>
  </w:num>
  <w:num w:numId="107">
    <w:abstractNumId w:val="746"/>
  </w:num>
  <w:num w:numId="108">
    <w:abstractNumId w:val="425"/>
  </w:num>
  <w:num w:numId="109">
    <w:abstractNumId w:val="159"/>
  </w:num>
  <w:num w:numId="110">
    <w:abstractNumId w:val="619"/>
  </w:num>
  <w:num w:numId="111">
    <w:abstractNumId w:val="804"/>
  </w:num>
  <w:num w:numId="112">
    <w:abstractNumId w:val="87"/>
  </w:num>
  <w:num w:numId="113">
    <w:abstractNumId w:val="507"/>
  </w:num>
  <w:num w:numId="114">
    <w:abstractNumId w:val="376"/>
  </w:num>
  <w:num w:numId="115">
    <w:abstractNumId w:val="801"/>
  </w:num>
  <w:num w:numId="116">
    <w:abstractNumId w:val="807"/>
  </w:num>
  <w:num w:numId="117">
    <w:abstractNumId w:val="902"/>
  </w:num>
  <w:num w:numId="118">
    <w:abstractNumId w:val="412"/>
  </w:num>
  <w:num w:numId="119">
    <w:abstractNumId w:val="526"/>
  </w:num>
  <w:num w:numId="120">
    <w:abstractNumId w:val="372"/>
  </w:num>
  <w:num w:numId="121">
    <w:abstractNumId w:val="696"/>
  </w:num>
  <w:num w:numId="122">
    <w:abstractNumId w:val="413"/>
  </w:num>
  <w:num w:numId="123">
    <w:abstractNumId w:val="240"/>
  </w:num>
  <w:num w:numId="124">
    <w:abstractNumId w:val="482"/>
  </w:num>
  <w:num w:numId="125">
    <w:abstractNumId w:val="123"/>
  </w:num>
  <w:num w:numId="126">
    <w:abstractNumId w:val="184"/>
  </w:num>
  <w:num w:numId="127">
    <w:abstractNumId w:val="549"/>
  </w:num>
  <w:num w:numId="128">
    <w:abstractNumId w:val="28"/>
  </w:num>
  <w:num w:numId="129">
    <w:abstractNumId w:val="525"/>
  </w:num>
  <w:num w:numId="130">
    <w:abstractNumId w:val="603"/>
  </w:num>
  <w:num w:numId="131">
    <w:abstractNumId w:val="203"/>
  </w:num>
  <w:num w:numId="132">
    <w:abstractNumId w:val="125"/>
  </w:num>
  <w:num w:numId="133">
    <w:abstractNumId w:val="730"/>
  </w:num>
  <w:num w:numId="134">
    <w:abstractNumId w:val="395"/>
  </w:num>
  <w:num w:numId="135">
    <w:abstractNumId w:val="101"/>
  </w:num>
  <w:num w:numId="136">
    <w:abstractNumId w:val="714"/>
  </w:num>
  <w:num w:numId="137">
    <w:abstractNumId w:val="272"/>
  </w:num>
  <w:num w:numId="138">
    <w:abstractNumId w:val="631"/>
  </w:num>
  <w:num w:numId="139">
    <w:abstractNumId w:val="253"/>
  </w:num>
  <w:num w:numId="140">
    <w:abstractNumId w:val="31"/>
  </w:num>
  <w:num w:numId="141">
    <w:abstractNumId w:val="513"/>
  </w:num>
  <w:num w:numId="142">
    <w:abstractNumId w:val="931"/>
  </w:num>
  <w:num w:numId="143">
    <w:abstractNumId w:val="67"/>
  </w:num>
  <w:num w:numId="144">
    <w:abstractNumId w:val="505"/>
  </w:num>
  <w:num w:numId="145">
    <w:abstractNumId w:val="257"/>
  </w:num>
  <w:num w:numId="146">
    <w:abstractNumId w:val="444"/>
  </w:num>
  <w:num w:numId="147">
    <w:abstractNumId w:val="654"/>
  </w:num>
  <w:num w:numId="148">
    <w:abstractNumId w:val="345"/>
  </w:num>
  <w:num w:numId="149">
    <w:abstractNumId w:val="604"/>
  </w:num>
  <w:num w:numId="150">
    <w:abstractNumId w:val="879"/>
  </w:num>
  <w:num w:numId="151">
    <w:abstractNumId w:val="76"/>
  </w:num>
  <w:num w:numId="152">
    <w:abstractNumId w:val="559"/>
  </w:num>
  <w:num w:numId="153">
    <w:abstractNumId w:val="463"/>
  </w:num>
  <w:num w:numId="154">
    <w:abstractNumId w:val="19"/>
  </w:num>
  <w:num w:numId="155">
    <w:abstractNumId w:val="212"/>
  </w:num>
  <w:num w:numId="156">
    <w:abstractNumId w:val="498"/>
  </w:num>
  <w:num w:numId="157">
    <w:abstractNumId w:val="143"/>
  </w:num>
  <w:num w:numId="158">
    <w:abstractNumId w:val="133"/>
  </w:num>
  <w:num w:numId="159">
    <w:abstractNumId w:val="354"/>
  </w:num>
  <w:num w:numId="160">
    <w:abstractNumId w:val="504"/>
  </w:num>
  <w:num w:numId="161">
    <w:abstractNumId w:val="826"/>
  </w:num>
  <w:num w:numId="162">
    <w:abstractNumId w:val="887"/>
  </w:num>
  <w:num w:numId="163">
    <w:abstractNumId w:val="149"/>
  </w:num>
  <w:num w:numId="164">
    <w:abstractNumId w:val="745"/>
  </w:num>
  <w:num w:numId="165">
    <w:abstractNumId w:val="10"/>
  </w:num>
  <w:num w:numId="166">
    <w:abstractNumId w:val="565"/>
  </w:num>
  <w:num w:numId="167">
    <w:abstractNumId w:val="105"/>
  </w:num>
  <w:num w:numId="168">
    <w:abstractNumId w:val="474"/>
  </w:num>
  <w:num w:numId="169">
    <w:abstractNumId w:val="93"/>
  </w:num>
  <w:num w:numId="170">
    <w:abstractNumId w:val="795"/>
  </w:num>
  <w:num w:numId="171">
    <w:abstractNumId w:val="924"/>
  </w:num>
  <w:num w:numId="172">
    <w:abstractNumId w:val="346"/>
  </w:num>
  <w:num w:numId="173">
    <w:abstractNumId w:val="145"/>
  </w:num>
  <w:num w:numId="174">
    <w:abstractNumId w:val="614"/>
  </w:num>
  <w:num w:numId="175">
    <w:abstractNumId w:val="868"/>
  </w:num>
  <w:num w:numId="176">
    <w:abstractNumId w:val="699"/>
  </w:num>
  <w:num w:numId="177">
    <w:abstractNumId w:val="910"/>
  </w:num>
  <w:num w:numId="178">
    <w:abstractNumId w:val="508"/>
  </w:num>
  <w:num w:numId="179">
    <w:abstractNumId w:val="765"/>
  </w:num>
  <w:num w:numId="180">
    <w:abstractNumId w:val="501"/>
  </w:num>
  <w:num w:numId="181">
    <w:abstractNumId w:val="820"/>
  </w:num>
  <w:num w:numId="182">
    <w:abstractNumId w:val="405"/>
  </w:num>
  <w:num w:numId="183">
    <w:abstractNumId w:val="62"/>
  </w:num>
  <w:num w:numId="184">
    <w:abstractNumId w:val="850"/>
  </w:num>
  <w:num w:numId="185">
    <w:abstractNumId w:val="643"/>
  </w:num>
  <w:num w:numId="186">
    <w:abstractNumId w:val="141"/>
  </w:num>
  <w:num w:numId="187">
    <w:abstractNumId w:val="758"/>
  </w:num>
  <w:num w:numId="188">
    <w:abstractNumId w:val="196"/>
  </w:num>
  <w:num w:numId="189">
    <w:abstractNumId w:val="90"/>
  </w:num>
  <w:num w:numId="190">
    <w:abstractNumId w:val="536"/>
  </w:num>
  <w:num w:numId="191">
    <w:abstractNumId w:val="216"/>
  </w:num>
  <w:num w:numId="192">
    <w:abstractNumId w:val="915"/>
  </w:num>
  <w:num w:numId="193">
    <w:abstractNumId w:val="365"/>
  </w:num>
  <w:num w:numId="194">
    <w:abstractNumId w:val="719"/>
  </w:num>
  <w:num w:numId="195">
    <w:abstractNumId w:val="779"/>
  </w:num>
  <w:num w:numId="196">
    <w:abstractNumId w:val="153"/>
  </w:num>
  <w:num w:numId="197">
    <w:abstractNumId w:val="363"/>
  </w:num>
  <w:num w:numId="198">
    <w:abstractNumId w:val="103"/>
  </w:num>
  <w:num w:numId="199">
    <w:abstractNumId w:val="472"/>
  </w:num>
  <w:num w:numId="200">
    <w:abstractNumId w:val="655"/>
  </w:num>
  <w:num w:numId="201">
    <w:abstractNumId w:val="84"/>
  </w:num>
  <w:num w:numId="202">
    <w:abstractNumId w:val="485"/>
  </w:num>
  <w:num w:numId="203">
    <w:abstractNumId w:val="152"/>
  </w:num>
  <w:num w:numId="204">
    <w:abstractNumId w:val="645"/>
  </w:num>
  <w:num w:numId="205">
    <w:abstractNumId w:val="534"/>
  </w:num>
  <w:num w:numId="206">
    <w:abstractNumId w:val="550"/>
  </w:num>
  <w:num w:numId="207">
    <w:abstractNumId w:val="844"/>
  </w:num>
  <w:num w:numId="208">
    <w:abstractNumId w:val="574"/>
  </w:num>
  <w:num w:numId="209">
    <w:abstractNumId w:val="397"/>
  </w:num>
  <w:num w:numId="210">
    <w:abstractNumId w:val="64"/>
  </w:num>
  <w:num w:numId="211">
    <w:abstractNumId w:val="443"/>
  </w:num>
  <w:num w:numId="212">
    <w:abstractNumId w:val="892"/>
  </w:num>
  <w:num w:numId="213">
    <w:abstractNumId w:val="598"/>
  </w:num>
  <w:num w:numId="214">
    <w:abstractNumId w:val="766"/>
  </w:num>
  <w:num w:numId="215">
    <w:abstractNumId w:val="555"/>
  </w:num>
  <w:num w:numId="216">
    <w:abstractNumId w:val="736"/>
  </w:num>
  <w:num w:numId="217">
    <w:abstractNumId w:val="805"/>
  </w:num>
  <w:num w:numId="218">
    <w:abstractNumId w:val="106"/>
  </w:num>
  <w:num w:numId="219">
    <w:abstractNumId w:val="653"/>
  </w:num>
  <w:num w:numId="220">
    <w:abstractNumId w:val="548"/>
  </w:num>
  <w:num w:numId="221">
    <w:abstractNumId w:val="647"/>
  </w:num>
  <w:num w:numId="222">
    <w:abstractNumId w:val="320"/>
  </w:num>
  <w:num w:numId="223">
    <w:abstractNumId w:val="747"/>
  </w:num>
  <w:num w:numId="224">
    <w:abstractNumId w:val="456"/>
  </w:num>
  <w:num w:numId="225">
    <w:abstractNumId w:val="181"/>
  </w:num>
  <w:num w:numId="226">
    <w:abstractNumId w:val="276"/>
  </w:num>
  <w:num w:numId="227">
    <w:abstractNumId w:val="528"/>
  </w:num>
  <w:num w:numId="228">
    <w:abstractNumId w:val="75"/>
  </w:num>
  <w:num w:numId="229">
    <w:abstractNumId w:val="286"/>
  </w:num>
  <w:num w:numId="230">
    <w:abstractNumId w:val="932"/>
  </w:num>
  <w:num w:numId="231">
    <w:abstractNumId w:val="499"/>
  </w:num>
  <w:num w:numId="232">
    <w:abstractNumId w:val="281"/>
  </w:num>
  <w:num w:numId="233">
    <w:abstractNumId w:val="748"/>
  </w:num>
  <w:num w:numId="234">
    <w:abstractNumId w:val="151"/>
  </w:num>
  <w:num w:numId="235">
    <w:abstractNumId w:val="811"/>
  </w:num>
  <w:num w:numId="236">
    <w:abstractNumId w:val="298"/>
  </w:num>
  <w:num w:numId="237">
    <w:abstractNumId w:val="821"/>
  </w:num>
  <w:num w:numId="238">
    <w:abstractNumId w:val="749"/>
  </w:num>
  <w:num w:numId="239">
    <w:abstractNumId w:val="322"/>
  </w:num>
  <w:num w:numId="240">
    <w:abstractNumId w:val="450"/>
  </w:num>
  <w:num w:numId="241">
    <w:abstractNumId w:val="913"/>
  </w:num>
  <w:num w:numId="242">
    <w:abstractNumId w:val="284"/>
  </w:num>
  <w:num w:numId="243">
    <w:abstractNumId w:val="922"/>
  </w:num>
  <w:num w:numId="244">
    <w:abstractNumId w:val="442"/>
  </w:num>
  <w:num w:numId="245">
    <w:abstractNumId w:val="429"/>
  </w:num>
  <w:num w:numId="246">
    <w:abstractNumId w:val="515"/>
  </w:num>
  <w:num w:numId="247">
    <w:abstractNumId w:val="268"/>
  </w:num>
  <w:num w:numId="248">
    <w:abstractNumId w:val="289"/>
  </w:num>
  <w:num w:numId="249">
    <w:abstractNumId w:val="454"/>
  </w:num>
  <w:num w:numId="250">
    <w:abstractNumId w:val="69"/>
  </w:num>
  <w:num w:numId="251">
    <w:abstractNumId w:val="473"/>
  </w:num>
  <w:num w:numId="252">
    <w:abstractNumId w:val="466"/>
  </w:num>
  <w:num w:numId="253">
    <w:abstractNumId w:val="684"/>
  </w:num>
  <w:num w:numId="254">
    <w:abstractNumId w:val="576"/>
  </w:num>
  <w:num w:numId="255">
    <w:abstractNumId w:val="27"/>
  </w:num>
  <w:num w:numId="256">
    <w:abstractNumId w:val="226"/>
  </w:num>
  <w:num w:numId="257">
    <w:abstractNumId w:val="157"/>
  </w:num>
  <w:num w:numId="258">
    <w:abstractNumId w:val="378"/>
  </w:num>
  <w:num w:numId="259">
    <w:abstractNumId w:val="349"/>
  </w:num>
  <w:num w:numId="260">
    <w:abstractNumId w:val="470"/>
  </w:num>
  <w:num w:numId="261">
    <w:abstractNumId w:val="481"/>
  </w:num>
  <w:num w:numId="262">
    <w:abstractNumId w:val="44"/>
  </w:num>
  <w:num w:numId="263">
    <w:abstractNumId w:val="217"/>
  </w:num>
  <w:num w:numId="264">
    <w:abstractNumId w:val="457"/>
  </w:num>
  <w:num w:numId="265">
    <w:abstractNumId w:val="802"/>
  </w:num>
  <w:num w:numId="266">
    <w:abstractNumId w:val="150"/>
  </w:num>
  <w:num w:numId="267">
    <w:abstractNumId w:val="73"/>
  </w:num>
  <w:num w:numId="268">
    <w:abstractNumId w:val="475"/>
  </w:num>
  <w:num w:numId="269">
    <w:abstractNumId w:val="583"/>
  </w:num>
  <w:num w:numId="270">
    <w:abstractNumId w:val="335"/>
  </w:num>
  <w:num w:numId="271">
    <w:abstractNumId w:val="297"/>
  </w:num>
  <w:num w:numId="272">
    <w:abstractNumId w:val="815"/>
  </w:num>
  <w:num w:numId="273">
    <w:abstractNumId w:val="124"/>
  </w:num>
  <w:num w:numId="274">
    <w:abstractNumId w:val="824"/>
  </w:num>
  <w:num w:numId="275">
    <w:abstractNumId w:val="929"/>
  </w:num>
  <w:num w:numId="276">
    <w:abstractNumId w:val="901"/>
  </w:num>
  <w:num w:numId="277">
    <w:abstractNumId w:val="760"/>
  </w:num>
  <w:num w:numId="278">
    <w:abstractNumId w:val="211"/>
  </w:num>
  <w:num w:numId="279">
    <w:abstractNumId w:val="521"/>
  </w:num>
  <w:num w:numId="280">
    <w:abstractNumId w:val="537"/>
  </w:num>
  <w:num w:numId="281">
    <w:abstractNumId w:val="366"/>
  </w:num>
  <w:num w:numId="282">
    <w:abstractNumId w:val="632"/>
  </w:num>
  <w:num w:numId="283">
    <w:abstractNumId w:val="816"/>
  </w:num>
  <w:num w:numId="284">
    <w:abstractNumId w:val="223"/>
  </w:num>
  <w:num w:numId="285">
    <w:abstractNumId w:val="191"/>
  </w:num>
  <w:num w:numId="286">
    <w:abstractNumId w:val="396"/>
  </w:num>
  <w:num w:numId="287">
    <w:abstractNumId w:val="55"/>
  </w:num>
  <w:num w:numId="288">
    <w:abstractNumId w:val="785"/>
  </w:num>
  <w:num w:numId="289">
    <w:abstractNumId w:val="408"/>
  </w:num>
  <w:num w:numId="290">
    <w:abstractNumId w:val="855"/>
  </w:num>
  <w:num w:numId="291">
    <w:abstractNumId w:val="726"/>
  </w:num>
  <w:num w:numId="292">
    <w:abstractNumId w:val="541"/>
  </w:num>
  <w:num w:numId="293">
    <w:abstractNumId w:val="783"/>
  </w:num>
  <w:num w:numId="294">
    <w:abstractNumId w:val="573"/>
  </w:num>
  <w:num w:numId="295">
    <w:abstractNumId w:val="427"/>
  </w:num>
  <w:num w:numId="296">
    <w:abstractNumId w:val="727"/>
  </w:num>
  <w:num w:numId="297">
    <w:abstractNumId w:val="102"/>
  </w:num>
  <w:num w:numId="298">
    <w:abstractNumId w:val="51"/>
  </w:num>
  <w:num w:numId="299">
    <w:abstractNumId w:val="364"/>
  </w:num>
  <w:num w:numId="300">
    <w:abstractNumId w:val="280"/>
  </w:num>
  <w:num w:numId="301">
    <w:abstractNumId w:val="930"/>
  </w:num>
  <w:num w:numId="302">
    <w:abstractNumId w:val="531"/>
  </w:num>
  <w:num w:numId="303">
    <w:abstractNumId w:val="108"/>
  </w:num>
  <w:num w:numId="304">
    <w:abstractNumId w:val="254"/>
  </w:num>
  <w:num w:numId="305">
    <w:abstractNumId w:val="420"/>
  </w:num>
  <w:num w:numId="306">
    <w:abstractNumId w:val="404"/>
  </w:num>
  <w:num w:numId="307">
    <w:abstractNumId w:val="906"/>
  </w:num>
  <w:num w:numId="308">
    <w:abstractNumId w:val="605"/>
  </w:num>
  <w:num w:numId="309">
    <w:abstractNumId w:val="880"/>
  </w:num>
  <w:num w:numId="310">
    <w:abstractNumId w:val="829"/>
  </w:num>
  <w:num w:numId="311">
    <w:abstractNumId w:val="53"/>
  </w:num>
  <w:num w:numId="312">
    <w:abstractNumId w:val="264"/>
  </w:num>
  <w:num w:numId="313">
    <w:abstractNumId w:val="43"/>
  </w:num>
  <w:num w:numId="314">
    <w:abstractNumId w:val="34"/>
  </w:num>
  <w:num w:numId="315">
    <w:abstractNumId w:val="262"/>
  </w:num>
  <w:num w:numId="316">
    <w:abstractNumId w:val="883"/>
  </w:num>
  <w:num w:numId="317">
    <w:abstractNumId w:val="652"/>
  </w:num>
  <w:num w:numId="318">
    <w:abstractNumId w:val="377"/>
  </w:num>
  <w:num w:numId="319">
    <w:abstractNumId w:val="32"/>
  </w:num>
  <w:num w:numId="320">
    <w:abstractNumId w:val="894"/>
  </w:num>
  <w:num w:numId="321">
    <w:abstractNumId w:val="199"/>
  </w:num>
  <w:num w:numId="322">
    <w:abstractNumId w:val="130"/>
  </w:num>
  <w:num w:numId="323">
    <w:abstractNumId w:val="859"/>
  </w:num>
  <w:num w:numId="324">
    <w:abstractNumId w:val="818"/>
  </w:num>
  <w:num w:numId="325">
    <w:abstractNumId w:val="556"/>
  </w:num>
  <w:num w:numId="326">
    <w:abstractNumId w:val="98"/>
  </w:num>
  <w:num w:numId="327">
    <w:abstractNumId w:val="148"/>
  </w:num>
  <w:num w:numId="328">
    <w:abstractNumId w:val="544"/>
  </w:num>
  <w:num w:numId="329">
    <w:abstractNumId w:val="288"/>
  </w:num>
  <w:num w:numId="330">
    <w:abstractNumId w:val="85"/>
  </w:num>
  <w:num w:numId="331">
    <w:abstractNumId w:val="321"/>
  </w:num>
  <w:num w:numId="332">
    <w:abstractNumId w:val="95"/>
  </w:num>
  <w:num w:numId="333">
    <w:abstractNumId w:val="26"/>
  </w:num>
  <w:num w:numId="334">
    <w:abstractNumId w:val="908"/>
  </w:num>
  <w:num w:numId="335">
    <w:abstractNumId w:val="42"/>
  </w:num>
  <w:num w:numId="336">
    <w:abstractNumId w:val="35"/>
  </w:num>
  <w:num w:numId="337">
    <w:abstractNumId w:val="673"/>
  </w:num>
  <w:num w:numId="338">
    <w:abstractNumId w:val="709"/>
  </w:num>
  <w:num w:numId="339">
    <w:abstractNumId w:val="806"/>
  </w:num>
  <w:num w:numId="340">
    <w:abstractNumId w:val="753"/>
  </w:num>
  <w:num w:numId="341">
    <w:abstractNumId w:val="232"/>
  </w:num>
  <w:num w:numId="342">
    <w:abstractNumId w:val="70"/>
  </w:num>
  <w:num w:numId="343">
    <w:abstractNumId w:val="259"/>
  </w:num>
  <w:num w:numId="344">
    <w:abstractNumId w:val="21"/>
  </w:num>
  <w:num w:numId="345">
    <w:abstractNumId w:val="389"/>
  </w:num>
  <w:num w:numId="346">
    <w:abstractNumId w:val="881"/>
  </w:num>
  <w:num w:numId="347">
    <w:abstractNumId w:val="511"/>
  </w:num>
  <w:num w:numId="348">
    <w:abstractNumId w:val="878"/>
  </w:num>
  <w:num w:numId="349">
    <w:abstractNumId w:val="23"/>
  </w:num>
  <w:num w:numId="350">
    <w:abstractNumId w:val="835"/>
  </w:num>
  <w:num w:numId="351">
    <w:abstractNumId w:val="676"/>
  </w:num>
  <w:num w:numId="352">
    <w:abstractNumId w:val="432"/>
  </w:num>
  <w:num w:numId="353">
    <w:abstractNumId w:val="177"/>
  </w:num>
  <w:num w:numId="354">
    <w:abstractNumId w:val="667"/>
  </w:num>
  <w:num w:numId="355">
    <w:abstractNumId w:val="601"/>
  </w:num>
  <w:num w:numId="356">
    <w:abstractNumId w:val="813"/>
  </w:num>
  <w:num w:numId="357">
    <w:abstractNumId w:val="117"/>
  </w:num>
  <w:num w:numId="358">
    <w:abstractNumId w:val="243"/>
  </w:num>
  <w:num w:numId="359">
    <w:abstractNumId w:val="638"/>
  </w:num>
  <w:num w:numId="360">
    <w:abstractNumId w:val="695"/>
  </w:num>
  <w:num w:numId="361">
    <w:abstractNumId w:val="135"/>
  </w:num>
  <w:num w:numId="362">
    <w:abstractNumId w:val="599"/>
  </w:num>
  <w:num w:numId="363">
    <w:abstractNumId w:val="710"/>
  </w:num>
  <w:num w:numId="364">
    <w:abstractNumId w:val="723"/>
  </w:num>
  <w:num w:numId="365">
    <w:abstractNumId w:val="646"/>
  </w:num>
  <w:num w:numId="366">
    <w:abstractNumId w:val="660"/>
  </w:num>
  <w:num w:numId="367">
    <w:abstractNumId w:val="61"/>
  </w:num>
  <w:num w:numId="368">
    <w:abstractNumId w:val="138"/>
  </w:num>
  <w:num w:numId="369">
    <w:abstractNumId w:val="523"/>
  </w:num>
  <w:num w:numId="370">
    <w:abstractNumId w:val="359"/>
  </w:num>
  <w:num w:numId="371">
    <w:abstractNumId w:val="126"/>
  </w:num>
  <w:num w:numId="372">
    <w:abstractNumId w:val="399"/>
  </w:num>
  <w:num w:numId="373">
    <w:abstractNumId w:val="615"/>
  </w:num>
  <w:num w:numId="374">
    <w:abstractNumId w:val="777"/>
  </w:num>
  <w:num w:numId="375">
    <w:abstractNumId w:val="819"/>
  </w:num>
  <w:num w:numId="376">
    <w:abstractNumId w:val="187"/>
  </w:num>
  <w:num w:numId="377">
    <w:abstractNumId w:val="245"/>
  </w:num>
  <w:num w:numId="378">
    <w:abstractNumId w:val="274"/>
  </w:num>
  <w:num w:numId="379">
    <w:abstractNumId w:val="229"/>
  </w:num>
  <w:num w:numId="380">
    <w:abstractNumId w:val="533"/>
  </w:num>
  <w:num w:numId="381">
    <w:abstractNumId w:val="693"/>
  </w:num>
  <w:num w:numId="382">
    <w:abstractNumId w:val="591"/>
  </w:num>
  <w:num w:numId="383">
    <w:abstractNumId w:val="700"/>
  </w:num>
  <w:num w:numId="384">
    <w:abstractNumId w:val="686"/>
  </w:num>
  <w:num w:numId="385">
    <w:abstractNumId w:val="865"/>
  </w:num>
  <w:num w:numId="386">
    <w:abstractNumId w:val="294"/>
  </w:num>
  <w:num w:numId="387">
    <w:abstractNumId w:val="703"/>
  </w:num>
  <w:num w:numId="388">
    <w:abstractNumId w:val="305"/>
  </w:num>
  <w:num w:numId="389">
    <w:abstractNumId w:val="100"/>
  </w:num>
  <w:num w:numId="390">
    <w:abstractNumId w:val="828"/>
  </w:num>
  <w:num w:numId="391">
    <w:abstractNumId w:val="540"/>
  </w:num>
  <w:num w:numId="392">
    <w:abstractNumId w:val="324"/>
  </w:num>
  <w:num w:numId="393">
    <w:abstractNumId w:val="888"/>
  </w:num>
  <w:num w:numId="394">
    <w:abstractNumId w:val="590"/>
  </w:num>
  <w:num w:numId="395">
    <w:abstractNumId w:val="208"/>
  </w:num>
  <w:num w:numId="396">
    <w:abstractNumId w:val="640"/>
  </w:num>
  <w:num w:numId="397">
    <w:abstractNumId w:val="200"/>
  </w:num>
  <w:num w:numId="398">
    <w:abstractNumId w:val="201"/>
  </w:num>
  <w:num w:numId="399">
    <w:abstractNumId w:val="316"/>
  </w:num>
  <w:num w:numId="400">
    <w:abstractNumId w:val="146"/>
  </w:num>
  <w:num w:numId="401">
    <w:abstractNumId w:val="759"/>
  </w:num>
  <w:num w:numId="402">
    <w:abstractNumId w:val="713"/>
  </w:num>
  <w:num w:numId="403">
    <w:abstractNumId w:val="764"/>
  </w:num>
  <w:num w:numId="404">
    <w:abstractNumId w:val="178"/>
  </w:num>
  <w:num w:numId="405">
    <w:abstractNumId w:val="402"/>
  </w:num>
  <w:num w:numId="406">
    <w:abstractNumId w:val="258"/>
  </w:num>
  <w:num w:numId="407">
    <w:abstractNumId w:val="656"/>
  </w:num>
  <w:num w:numId="408">
    <w:abstractNumId w:val="225"/>
  </w:num>
  <w:num w:numId="409">
    <w:abstractNumId w:val="39"/>
  </w:num>
  <w:num w:numId="410">
    <w:abstractNumId w:val="406"/>
  </w:num>
  <w:num w:numId="411">
    <w:abstractNumId w:val="270"/>
  </w:num>
  <w:num w:numId="412">
    <w:abstractNumId w:val="233"/>
  </w:num>
  <w:num w:numId="413">
    <w:abstractNumId w:val="674"/>
  </w:num>
  <w:num w:numId="414">
    <w:abstractNumId w:val="218"/>
  </w:num>
  <w:num w:numId="415">
    <w:abstractNumId w:val="755"/>
  </w:num>
  <w:num w:numId="416">
    <w:abstractNumId w:val="479"/>
  </w:num>
  <w:num w:numId="417">
    <w:abstractNumId w:val="156"/>
  </w:num>
  <w:num w:numId="418">
    <w:abstractNumId w:val="213"/>
  </w:num>
  <w:num w:numId="419">
    <w:abstractNumId w:val="33"/>
  </w:num>
  <w:num w:numId="420">
    <w:abstractNumId w:val="194"/>
  </w:num>
  <w:num w:numId="421">
    <w:abstractNumId w:val="263"/>
  </w:num>
  <w:num w:numId="422">
    <w:abstractNumId w:val="784"/>
  </w:num>
  <w:num w:numId="423">
    <w:abstractNumId w:val="889"/>
  </w:num>
  <w:num w:numId="424">
    <w:abstractNumId w:val="562"/>
  </w:num>
  <w:num w:numId="425">
    <w:abstractNumId w:val="323"/>
  </w:num>
  <w:num w:numId="426">
    <w:abstractNumId w:val="566"/>
  </w:num>
  <w:num w:numId="427">
    <w:abstractNumId w:val="410"/>
  </w:num>
  <w:num w:numId="428">
    <w:abstractNumId w:val="478"/>
  </w:num>
  <w:num w:numId="429">
    <w:abstractNumId w:val="97"/>
  </w:num>
  <w:num w:numId="430">
    <w:abstractNumId w:val="116"/>
  </w:num>
  <w:num w:numId="431">
    <w:abstractNumId w:val="315"/>
  </w:num>
  <w:num w:numId="432">
    <w:abstractNumId w:val="687"/>
  </w:num>
  <w:num w:numId="433">
    <w:abstractNumId w:val="158"/>
  </w:num>
  <w:num w:numId="434">
    <w:abstractNumId w:val="453"/>
  </w:num>
  <w:num w:numId="435">
    <w:abstractNumId w:val="205"/>
  </w:num>
  <w:num w:numId="436">
    <w:abstractNumId w:val="80"/>
  </w:num>
  <w:num w:numId="437">
    <w:abstractNumId w:val="154"/>
  </w:num>
  <w:num w:numId="438">
    <w:abstractNumId w:val="612"/>
  </w:num>
  <w:num w:numId="439">
    <w:abstractNumId w:val="875"/>
  </w:num>
  <w:num w:numId="440">
    <w:abstractNumId w:val="174"/>
  </w:num>
  <w:num w:numId="441">
    <w:abstractNumId w:val="623"/>
  </w:num>
  <w:num w:numId="442">
    <w:abstractNumId w:val="13"/>
  </w:num>
  <w:num w:numId="443">
    <w:abstractNumId w:val="563"/>
  </w:num>
  <w:num w:numId="444">
    <w:abstractNumId w:val="387"/>
  </w:num>
  <w:num w:numId="445">
    <w:abstractNumId w:val="48"/>
  </w:num>
  <w:num w:numId="446">
    <w:abstractNumId w:val="757"/>
  </w:num>
  <w:num w:numId="447">
    <w:abstractNumId w:val="77"/>
  </w:num>
  <w:num w:numId="448">
    <w:abstractNumId w:val="165"/>
  </w:num>
  <w:num w:numId="449">
    <w:abstractNumId w:val="343"/>
  </w:num>
  <w:num w:numId="450">
    <w:abstractNumId w:val="11"/>
  </w:num>
  <w:num w:numId="451">
    <w:abstractNumId w:val="171"/>
  </w:num>
  <w:num w:numId="452">
    <w:abstractNumId w:val="452"/>
  </w:num>
  <w:num w:numId="453">
    <w:abstractNumId w:val="864"/>
  </w:num>
  <w:num w:numId="454">
    <w:abstractNumId w:val="797"/>
  </w:num>
  <w:num w:numId="455">
    <w:abstractNumId w:val="368"/>
  </w:num>
  <w:num w:numId="456">
    <w:abstractNumId w:val="82"/>
  </w:num>
  <w:num w:numId="457">
    <w:abstractNumId w:val="460"/>
  </w:num>
  <w:num w:numId="458">
    <w:abstractNumId w:val="431"/>
  </w:num>
  <w:num w:numId="459">
    <w:abstractNumId w:val="459"/>
  </w:num>
  <w:num w:numId="460">
    <w:abstractNumId w:val="279"/>
  </w:num>
  <w:num w:numId="461">
    <w:abstractNumId w:val="239"/>
  </w:num>
  <w:num w:numId="462">
    <w:abstractNumId w:val="704"/>
  </w:num>
  <w:num w:numId="463">
    <w:abstractNumId w:val="860"/>
  </w:num>
  <w:num w:numId="464">
    <w:abstractNumId w:val="109"/>
  </w:num>
  <w:num w:numId="465">
    <w:abstractNumId w:val="46"/>
  </w:num>
  <w:num w:numId="466">
    <w:abstractNumId w:val="81"/>
  </w:num>
  <w:num w:numId="467">
    <w:abstractNumId w:val="648"/>
  </w:num>
  <w:num w:numId="468">
    <w:abstractNumId w:val="500"/>
  </w:num>
  <w:num w:numId="469">
    <w:abstractNumId w:val="164"/>
  </w:num>
  <w:num w:numId="470">
    <w:abstractNumId w:val="266"/>
  </w:num>
  <w:num w:numId="471">
    <w:abstractNumId w:val="250"/>
  </w:num>
  <w:num w:numId="472">
    <w:abstractNumId w:val="375"/>
  </w:num>
  <w:num w:numId="473">
    <w:abstractNumId w:val="895"/>
  </w:num>
  <w:num w:numId="474">
    <w:abstractNumId w:val="737"/>
  </w:num>
  <w:num w:numId="475">
    <w:abstractNumId w:val="840"/>
  </w:num>
  <w:num w:numId="476">
    <w:abstractNumId w:val="893"/>
  </w:num>
  <w:num w:numId="477">
    <w:abstractNumId w:val="706"/>
  </w:num>
  <w:num w:numId="478">
    <w:abstractNumId w:val="210"/>
  </w:num>
  <w:num w:numId="479">
    <w:abstractNumId w:val="897"/>
  </w:num>
  <w:num w:numId="480">
    <w:abstractNumId w:val="311"/>
  </w:num>
  <w:num w:numId="481">
    <w:abstractNumId w:val="409"/>
  </w:num>
  <w:num w:numId="482">
    <w:abstractNumId w:val="487"/>
  </w:num>
  <w:num w:numId="483">
    <w:abstractNumId w:val="308"/>
  </w:num>
  <w:num w:numId="484">
    <w:abstractNumId w:val="183"/>
  </w:num>
  <w:num w:numId="485">
    <w:abstractNumId w:val="644"/>
  </w:num>
  <w:num w:numId="486">
    <w:abstractNumId w:val="182"/>
  </w:num>
  <w:num w:numId="487">
    <w:abstractNumId w:val="338"/>
  </w:num>
  <w:num w:numId="488">
    <w:abstractNumId w:val="467"/>
  </w:num>
  <w:num w:numId="489">
    <w:abstractNumId w:val="869"/>
  </w:num>
  <w:num w:numId="490">
    <w:abstractNumId w:val="778"/>
  </w:num>
  <w:num w:numId="491">
    <w:abstractNumId w:val="271"/>
  </w:num>
  <w:num w:numId="492">
    <w:abstractNumId w:val="300"/>
  </w:num>
  <w:num w:numId="493">
    <w:abstractNumId w:val="561"/>
  </w:num>
  <w:num w:numId="494">
    <w:abstractNumId w:val="625"/>
  </w:num>
  <w:num w:numId="495">
    <w:abstractNumId w:val="636"/>
  </w:num>
  <w:num w:numId="496">
    <w:abstractNumId w:val="325"/>
  </w:num>
  <w:num w:numId="497">
    <w:abstractNumId w:val="49"/>
  </w:num>
  <w:num w:numId="498">
    <w:abstractNumId w:val="342"/>
  </w:num>
  <w:num w:numId="499">
    <w:abstractNumId w:val="273"/>
  </w:num>
  <w:num w:numId="500">
    <w:abstractNumId w:val="206"/>
  </w:num>
  <w:num w:numId="501">
    <w:abstractNumId w:val="817"/>
  </w:num>
  <w:num w:numId="502">
    <w:abstractNumId w:val="490"/>
  </w:num>
  <w:num w:numId="503">
    <w:abstractNumId w:val="333"/>
  </w:num>
  <w:num w:numId="504">
    <w:abstractNumId w:val="137"/>
  </w:num>
  <w:num w:numId="505">
    <w:abstractNumId w:val="114"/>
  </w:num>
  <w:num w:numId="506">
    <w:abstractNumId w:val="923"/>
  </w:num>
  <w:num w:numId="507">
    <w:abstractNumId w:val="669"/>
  </w:num>
  <w:num w:numId="508">
    <w:abstractNumId w:val="776"/>
  </w:num>
  <w:num w:numId="509">
    <w:abstractNumId w:val="812"/>
  </w:num>
  <w:num w:numId="510">
    <w:abstractNumId w:val="336"/>
  </w:num>
  <w:num w:numId="511">
    <w:abstractNumId w:val="688"/>
  </w:num>
  <w:num w:numId="512">
    <w:abstractNumId w:val="744"/>
  </w:num>
  <w:num w:numId="513">
    <w:abstractNumId w:val="373"/>
  </w:num>
  <w:num w:numId="514">
    <w:abstractNumId w:val="751"/>
  </w:num>
  <w:num w:numId="515">
    <w:abstractNumId w:val="833"/>
  </w:num>
  <w:num w:numId="516">
    <w:abstractNumId w:val="903"/>
  </w:num>
  <w:num w:numId="517">
    <w:abstractNumId w:val="551"/>
  </w:num>
  <w:num w:numId="518">
    <w:abstractNumId w:val="671"/>
  </w:num>
  <w:num w:numId="519">
    <w:abstractNumId w:val="441"/>
  </w:num>
  <w:num w:numId="520">
    <w:abstractNumId w:val="198"/>
  </w:num>
  <w:num w:numId="521">
    <w:abstractNumId w:val="581"/>
  </w:num>
  <w:num w:numId="522">
    <w:abstractNumId w:val="742"/>
  </w:num>
  <w:num w:numId="523">
    <w:abstractNumId w:val="814"/>
  </w:num>
  <w:num w:numId="524">
    <w:abstractNumId w:val="381"/>
  </w:num>
  <w:num w:numId="525">
    <w:abstractNumId w:val="594"/>
  </w:num>
  <w:num w:numId="526">
    <w:abstractNumId w:val="411"/>
  </w:num>
  <w:num w:numId="527">
    <w:abstractNumId w:val="287"/>
  </w:num>
  <w:num w:numId="528">
    <w:abstractNumId w:val="188"/>
  </w:num>
  <w:num w:numId="529">
    <w:abstractNumId w:val="552"/>
  </w:num>
  <w:num w:numId="530">
    <w:abstractNumId w:val="186"/>
  </w:num>
  <w:num w:numId="531">
    <w:abstractNumId w:val="417"/>
  </w:num>
  <w:num w:numId="532">
    <w:abstractNumId w:val="341"/>
  </w:num>
  <w:num w:numId="533">
    <w:abstractNumId w:val="782"/>
  </w:num>
  <w:num w:numId="534">
    <w:abstractNumId w:val="147"/>
  </w:num>
  <w:num w:numId="535">
    <w:abstractNumId w:val="358"/>
  </w:num>
  <w:num w:numId="536">
    <w:abstractNumId w:val="934"/>
  </w:num>
  <w:num w:numId="537">
    <w:abstractNumId w:val="912"/>
  </w:num>
  <w:num w:numId="538">
    <w:abstractNumId w:val="642"/>
  </w:num>
  <w:num w:numId="539">
    <w:abstractNumId w:val="24"/>
  </w:num>
  <w:num w:numId="540">
    <w:abstractNumId w:val="926"/>
  </w:num>
  <w:num w:numId="541">
    <w:abstractNumId w:val="313"/>
  </w:num>
  <w:num w:numId="542">
    <w:abstractNumId w:val="260"/>
  </w:num>
  <w:num w:numId="543">
    <w:abstractNumId w:val="306"/>
  </w:num>
  <w:num w:numId="544">
    <w:abstractNumId w:val="678"/>
  </w:num>
  <w:num w:numId="545">
    <w:abstractNumId w:val="110"/>
  </w:num>
  <w:num w:numId="546">
    <w:abstractNumId w:val="391"/>
  </w:num>
  <w:num w:numId="547">
    <w:abstractNumId w:val="666"/>
  </w:num>
  <w:num w:numId="548">
    <w:abstractNumId w:val="234"/>
  </w:num>
  <w:num w:numId="549">
    <w:abstractNumId w:val="385"/>
  </w:num>
  <w:num w:numId="550">
    <w:abstractNumId w:val="241"/>
  </w:num>
  <w:num w:numId="551">
    <w:abstractNumId w:val="637"/>
  </w:num>
  <w:num w:numId="552">
    <w:abstractNumId w:val="733"/>
  </w:num>
  <w:num w:numId="553">
    <w:abstractNumId w:val="502"/>
  </w:num>
  <w:num w:numId="554">
    <w:abstractNumId w:val="104"/>
  </w:num>
  <w:num w:numId="555">
    <w:abstractNumId w:val="851"/>
  </w:num>
  <w:num w:numId="556">
    <w:abstractNumId w:val="197"/>
  </w:num>
  <w:num w:numId="557">
    <w:abstractNumId w:val="842"/>
  </w:num>
  <w:num w:numId="558">
    <w:abstractNumId w:val="918"/>
  </w:num>
  <w:num w:numId="559">
    <w:abstractNumId w:val="415"/>
  </w:num>
  <w:num w:numId="560">
    <w:abstractNumId w:val="773"/>
  </w:num>
  <w:num w:numId="561">
    <w:abstractNumId w:val="202"/>
  </w:num>
  <w:num w:numId="562">
    <w:abstractNumId w:val="866"/>
  </w:num>
  <w:num w:numId="563">
    <w:abstractNumId w:val="569"/>
  </w:num>
  <w:num w:numId="564">
    <w:abstractNumId w:val="426"/>
  </w:num>
  <w:num w:numId="565">
    <w:abstractNumId w:val="296"/>
  </w:num>
  <w:num w:numId="566">
    <w:abstractNumId w:val="8"/>
  </w:num>
  <w:num w:numId="567">
    <w:abstractNumId w:val="37"/>
  </w:num>
  <w:num w:numId="568">
    <w:abstractNumId w:val="193"/>
  </w:num>
  <w:num w:numId="569">
    <w:abstractNumId w:val="886"/>
  </w:num>
  <w:num w:numId="570">
    <w:abstractNumId w:val="249"/>
  </w:num>
  <w:num w:numId="571">
    <w:abstractNumId w:val="252"/>
  </w:num>
  <w:num w:numId="572">
    <w:abstractNumId w:val="244"/>
  </w:num>
  <w:num w:numId="573">
    <w:abstractNumId w:val="167"/>
  </w:num>
  <w:num w:numId="574">
    <w:abstractNumId w:val="657"/>
  </w:num>
  <w:num w:numId="575">
    <w:abstractNumId w:val="332"/>
  </w:num>
  <w:num w:numId="576">
    <w:abstractNumId w:val="319"/>
  </w:num>
  <w:num w:numId="577">
    <w:abstractNumId w:val="911"/>
  </w:num>
  <w:num w:numId="578">
    <w:abstractNumId w:val="134"/>
  </w:num>
  <w:num w:numId="579">
    <w:abstractNumId w:val="20"/>
  </w:num>
  <w:num w:numId="580">
    <w:abstractNumId w:val="510"/>
  </w:num>
  <w:num w:numId="581">
    <w:abstractNumId w:val="896"/>
  </w:num>
  <w:num w:numId="582">
    <w:abstractNumId w:val="446"/>
  </w:num>
  <w:num w:numId="583">
    <w:abstractNumId w:val="761"/>
  </w:num>
  <w:num w:numId="584">
    <w:abstractNumId w:val="822"/>
  </w:num>
  <w:num w:numId="585">
    <w:abstractNumId w:val="155"/>
  </w:num>
  <w:num w:numId="586">
    <w:abstractNumId w:val="168"/>
  </w:num>
  <w:num w:numId="587">
    <w:abstractNumId w:val="799"/>
  </w:num>
  <w:num w:numId="588">
    <w:abstractNumId w:val="617"/>
  </w:num>
  <w:num w:numId="589">
    <w:abstractNumId w:val="235"/>
  </w:num>
  <w:num w:numId="590">
    <w:abstractNumId w:val="29"/>
  </w:num>
  <w:num w:numId="591">
    <w:abstractNumId w:val="772"/>
  </w:num>
  <w:num w:numId="592">
    <w:abstractNumId w:val="775"/>
  </w:num>
  <w:num w:numId="593">
    <w:abstractNumId w:val="907"/>
  </w:num>
  <w:num w:numId="594">
    <w:abstractNumId w:val="140"/>
  </w:num>
  <w:num w:numId="595">
    <w:abstractNumId w:val="553"/>
  </w:num>
  <w:num w:numId="596">
    <w:abstractNumId w:val="659"/>
  </w:num>
  <w:num w:numId="597">
    <w:abstractNumId w:val="370"/>
  </w:num>
  <w:num w:numId="598">
    <w:abstractNumId w:val="870"/>
  </w:num>
  <w:num w:numId="599">
    <w:abstractNumId w:val="535"/>
  </w:num>
  <w:num w:numId="600">
    <w:abstractNumId w:val="9"/>
  </w:num>
  <w:num w:numId="601">
    <w:abstractNumId w:val="708"/>
  </w:num>
  <w:num w:numId="602">
    <w:abstractNumId w:val="340"/>
  </w:num>
  <w:num w:numId="603">
    <w:abstractNumId w:val="45"/>
  </w:num>
  <w:num w:numId="604">
    <w:abstractNumId w:val="650"/>
  </w:num>
  <w:num w:numId="605">
    <w:abstractNumId w:val="169"/>
  </w:num>
  <w:num w:numId="606">
    <w:abstractNumId w:val="613"/>
  </w:num>
  <w:num w:numId="607">
    <w:abstractNumId w:val="690"/>
  </w:num>
  <w:num w:numId="608">
    <w:abstractNumId w:val="735"/>
  </w:num>
  <w:num w:numId="609">
    <w:abstractNumId w:val="539"/>
  </w:num>
  <w:num w:numId="610">
    <w:abstractNumId w:val="352"/>
  </w:num>
  <w:num w:numId="611">
    <w:abstractNumId w:val="428"/>
  </w:num>
  <w:num w:numId="612">
    <w:abstractNumId w:val="136"/>
  </w:num>
  <w:num w:numId="613">
    <w:abstractNumId w:val="734"/>
  </w:num>
  <w:num w:numId="614">
    <w:abstractNumId w:val="927"/>
  </w:num>
  <w:num w:numId="615">
    <w:abstractNumId w:val="620"/>
  </w:num>
  <w:num w:numId="616">
    <w:abstractNumId w:val="584"/>
  </w:num>
  <w:num w:numId="617">
    <w:abstractNumId w:val="618"/>
  </w:num>
  <w:num w:numId="618">
    <w:abstractNumId w:val="192"/>
  </w:num>
  <w:num w:numId="619">
    <w:abstractNumId w:val="914"/>
  </w:num>
  <w:num w:numId="620">
    <w:abstractNumId w:val="651"/>
  </w:num>
  <w:num w:numId="621">
    <w:abstractNumId w:val="538"/>
  </w:num>
  <w:num w:numId="622">
    <w:abstractNumId w:val="282"/>
  </w:num>
  <w:num w:numId="623">
    <w:abstractNumId w:val="722"/>
  </w:num>
  <w:num w:numId="624">
    <w:abstractNumId w:val="542"/>
  </w:num>
  <w:num w:numId="625">
    <w:abstractNumId w:val="728"/>
  </w:num>
  <w:num w:numId="626">
    <w:abstractNumId w:val="302"/>
  </w:num>
  <w:num w:numId="627">
    <w:abstractNumId w:val="740"/>
  </w:num>
  <w:num w:numId="628">
    <w:abstractNumId w:val="853"/>
  </w:num>
  <w:num w:numId="629">
    <w:abstractNumId w:val="545"/>
  </w:num>
  <w:num w:numId="630">
    <w:abstractNumId w:val="437"/>
  </w:num>
  <w:num w:numId="631">
    <w:abstractNumId w:val="423"/>
  </w:num>
  <w:num w:numId="632">
    <w:abstractNumId w:val="307"/>
  </w:num>
  <w:num w:numId="633">
    <w:abstractNumId w:val="557"/>
  </w:num>
  <w:num w:numId="634">
    <w:abstractNumId w:val="577"/>
  </w:num>
  <w:num w:numId="635">
    <w:abstractNumId w:val="127"/>
  </w:num>
  <w:num w:numId="636">
    <w:abstractNumId w:val="394"/>
  </w:num>
  <w:num w:numId="637">
    <w:abstractNumId w:val="251"/>
  </w:num>
  <w:num w:numId="638">
    <w:abstractNumId w:val="86"/>
  </w:num>
  <w:num w:numId="639">
    <w:abstractNumId w:val="774"/>
  </w:num>
  <w:num w:numId="640">
    <w:abstractNumId w:val="92"/>
  </w:num>
  <w:num w:numId="641">
    <w:abstractNumId w:val="278"/>
  </w:num>
  <w:num w:numId="642">
    <w:abstractNumId w:val="763"/>
  </w:num>
  <w:num w:numId="643">
    <w:abstractNumId w:val="14"/>
  </w:num>
  <w:num w:numId="644">
    <w:abstractNumId w:val="609"/>
  </w:num>
  <w:num w:numId="645">
    <w:abstractNumId w:val="491"/>
  </w:num>
  <w:num w:numId="646">
    <w:abstractNumId w:val="800"/>
  </w:num>
  <w:num w:numId="647">
    <w:abstractNumId w:val="668"/>
  </w:num>
  <w:num w:numId="648">
    <w:abstractNumId w:val="689"/>
  </w:num>
  <w:num w:numId="649">
    <w:abstractNumId w:val="344"/>
  </w:num>
  <w:num w:numId="650">
    <w:abstractNumId w:val="436"/>
  </w:num>
  <w:num w:numId="651">
    <w:abstractNumId w:val="275"/>
  </w:num>
  <w:num w:numId="652">
    <w:abstractNumId w:val="677"/>
  </w:num>
  <w:num w:numId="653">
    <w:abstractNumId w:val="361"/>
  </w:num>
  <w:num w:numId="654">
    <w:abstractNumId w:val="793"/>
  </w:num>
  <w:num w:numId="655">
    <w:abstractNumId w:val="920"/>
  </w:num>
  <w:num w:numId="656">
    <w:abstractNumId w:val="867"/>
  </w:num>
  <w:num w:numId="657">
    <w:abstractNumId w:val="628"/>
  </w:num>
  <w:num w:numId="658">
    <w:abstractNumId w:val="448"/>
  </w:num>
  <w:num w:numId="659">
    <w:abstractNumId w:val="161"/>
  </w:num>
  <w:num w:numId="660">
    <w:abstractNumId w:val="445"/>
  </w:num>
  <w:num w:numId="661">
    <w:abstractNumId w:val="68"/>
  </w:num>
  <w:num w:numId="662">
    <w:abstractNumId w:val="809"/>
  </w:num>
  <w:num w:numId="663">
    <w:abstractNumId w:val="622"/>
  </w:num>
  <w:num w:numId="664">
    <w:abstractNumId w:val="589"/>
  </w:num>
  <w:num w:numId="665">
    <w:abstractNumId w:val="884"/>
  </w:num>
  <w:num w:numId="666">
    <w:abstractNumId w:val="71"/>
  </w:num>
  <w:num w:numId="667">
    <w:abstractNumId w:val="371"/>
  </w:num>
  <w:num w:numId="668">
    <w:abstractNumId w:val="935"/>
  </w:num>
  <w:num w:numId="669">
    <w:abstractNumId w:val="89"/>
  </w:num>
  <w:num w:numId="670">
    <w:abstractNumId w:val="88"/>
  </w:num>
  <w:num w:numId="671">
    <w:abstractNumId w:val="121"/>
  </w:num>
  <w:num w:numId="672">
    <w:abstractNumId w:val="885"/>
  </w:num>
  <w:num w:numId="673">
    <w:abstractNumId w:val="52"/>
  </w:num>
  <w:num w:numId="674">
    <w:abstractNumId w:val="380"/>
  </w:num>
  <w:num w:numId="675">
    <w:abstractNumId w:val="65"/>
  </w:num>
  <w:num w:numId="676">
    <w:abstractNumId w:val="190"/>
  </w:num>
  <w:num w:numId="677">
    <w:abstractNumId w:val="462"/>
  </w:num>
  <w:num w:numId="678">
    <w:abstractNumId w:val="738"/>
  </w:num>
  <w:num w:numId="679">
    <w:abstractNumId w:val="497"/>
  </w:num>
  <w:num w:numId="680">
    <w:abstractNumId w:val="465"/>
  </w:num>
  <w:num w:numId="681">
    <w:abstractNumId w:val="471"/>
  </w:num>
  <w:num w:numId="682">
    <w:abstractNumId w:val="255"/>
  </w:num>
  <w:num w:numId="683">
    <w:abstractNumId w:val="506"/>
  </w:num>
  <w:num w:numId="684">
    <w:abstractNumId w:val="845"/>
  </w:num>
  <w:num w:numId="685">
    <w:abstractNumId w:val="379"/>
  </w:num>
  <w:num w:numId="686">
    <w:abstractNumId w:val="848"/>
  </w:num>
  <w:num w:numId="687">
    <w:abstractNumId w:val="602"/>
  </w:num>
  <w:num w:numId="688">
    <w:abstractNumId w:val="312"/>
  </w:num>
  <w:num w:numId="689">
    <w:abstractNumId w:val="128"/>
  </w:num>
  <w:num w:numId="690">
    <w:abstractNumId w:val="900"/>
  </w:num>
  <w:num w:numId="691">
    <w:abstractNumId w:val="41"/>
  </w:num>
  <w:num w:numId="692">
    <w:abstractNumId w:val="665"/>
  </w:num>
  <w:num w:numId="693">
    <w:abstractNumId w:val="350"/>
  </w:num>
  <w:num w:numId="694">
    <w:abstractNumId w:val="572"/>
  </w:num>
  <w:num w:numId="695">
    <w:abstractNumId w:val="517"/>
  </w:num>
  <w:num w:numId="696">
    <w:abstractNumId w:val="40"/>
  </w:num>
  <w:num w:numId="697">
    <w:abstractNumId w:val="718"/>
  </w:num>
  <w:num w:numId="698">
    <w:abstractNumId w:val="890"/>
  </w:num>
  <w:num w:numId="699">
    <w:abstractNumId w:val="592"/>
  </w:num>
  <w:num w:numId="700">
    <w:abstractNumId w:val="770"/>
  </w:num>
  <w:num w:numId="701">
    <w:abstractNumId w:val="876"/>
  </w:num>
  <w:num w:numId="702">
    <w:abstractNumId w:val="547"/>
  </w:num>
  <w:num w:numId="703">
    <w:abstractNumId w:val="433"/>
  </w:num>
  <w:num w:numId="704">
    <w:abstractNumId w:val="925"/>
  </w:num>
  <w:num w:numId="705">
    <w:abstractNumId w:val="421"/>
  </w:num>
  <w:num w:numId="706">
    <w:abstractNumId w:val="115"/>
  </w:num>
  <w:num w:numId="707">
    <w:abstractNumId w:val="530"/>
  </w:num>
  <w:num w:numId="708">
    <w:abstractNumId w:val="509"/>
  </w:num>
  <w:num w:numId="709">
    <w:abstractNumId w:val="317"/>
  </w:num>
  <w:num w:numId="710">
    <w:abstractNumId w:val="58"/>
  </w:num>
  <w:num w:numId="711">
    <w:abstractNumId w:val="292"/>
  </w:num>
  <w:num w:numId="712">
    <w:abstractNumId w:val="825"/>
  </w:num>
  <w:num w:numId="713">
    <w:abstractNumId w:val="142"/>
  </w:num>
  <w:num w:numId="714">
    <w:abstractNumId w:val="905"/>
  </w:num>
  <w:num w:numId="715">
    <w:abstractNumId w:val="633"/>
  </w:num>
  <w:num w:numId="716">
    <w:abstractNumId w:val="558"/>
  </w:num>
  <w:num w:numId="717">
    <w:abstractNumId w:val="662"/>
  </w:num>
  <w:num w:numId="718">
    <w:abstractNumId w:val="616"/>
  </w:num>
  <w:num w:numId="719">
    <w:abstractNumId w:val="916"/>
  </w:num>
  <w:num w:numId="720">
    <w:abstractNumId w:val="291"/>
  </w:num>
  <w:num w:numId="721">
    <w:abstractNumId w:val="846"/>
  </w:num>
  <w:num w:numId="722">
    <w:abstractNumId w:val="715"/>
  </w:num>
  <w:num w:numId="723">
    <w:abstractNumId w:val="585"/>
  </w:num>
  <w:num w:numId="724">
    <w:abstractNumId w:val="862"/>
  </w:num>
  <w:num w:numId="725">
    <w:abstractNumId w:val="16"/>
  </w:num>
  <w:num w:numId="726">
    <w:abstractNumId w:val="283"/>
  </w:num>
  <w:num w:numId="727">
    <w:abstractNumId w:val="694"/>
  </w:num>
  <w:num w:numId="728">
    <w:abstractNumId w:val="94"/>
  </w:num>
  <w:num w:numId="729">
    <w:abstractNumId w:val="494"/>
  </w:num>
  <w:num w:numId="730">
    <w:abstractNumId w:val="649"/>
  </w:num>
  <w:num w:numId="731">
    <w:abstractNumId w:val="808"/>
  </w:num>
  <w:num w:numId="732">
    <w:abstractNumId w:val="664"/>
  </w:num>
  <w:num w:numId="733">
    <w:abstractNumId w:val="658"/>
  </w:num>
  <w:num w:numId="734">
    <w:abstractNumId w:val="568"/>
  </w:num>
  <w:num w:numId="735">
    <w:abstractNumId w:val="220"/>
  </w:num>
  <w:num w:numId="736">
    <w:abstractNumId w:val="118"/>
  </w:num>
  <w:num w:numId="737">
    <w:abstractNumId w:val="236"/>
  </w:num>
  <w:num w:numId="738">
    <w:abstractNumId w:val="285"/>
  </w:num>
  <w:num w:numId="739">
    <w:abstractNumId w:val="626"/>
  </w:num>
  <w:num w:numId="740">
    <w:abstractNumId w:val="588"/>
  </w:num>
  <w:num w:numId="741">
    <w:abstractNumId w:val="627"/>
  </w:num>
  <w:num w:numId="742">
    <w:abstractNumId w:val="810"/>
  </w:num>
  <w:num w:numId="743">
    <w:abstractNumId w:val="113"/>
  </w:num>
  <w:num w:numId="744">
    <w:abstractNumId w:val="22"/>
  </w:num>
  <w:num w:numId="745">
    <w:abstractNumId w:val="716"/>
  </w:num>
  <w:num w:numId="746">
    <w:abstractNumId w:val="422"/>
  </w:num>
  <w:num w:numId="747">
    <w:abstractNumId w:val="514"/>
  </w:num>
  <w:num w:numId="748">
    <w:abstractNumId w:val="219"/>
  </w:num>
  <w:num w:numId="749">
    <w:abstractNumId w:val="230"/>
  </w:num>
  <w:num w:numId="750">
    <w:abstractNumId w:val="712"/>
  </w:num>
  <w:num w:numId="751">
    <w:abstractNumId w:val="144"/>
  </w:num>
  <w:num w:numId="752">
    <w:abstractNumId w:val="334"/>
  </w:num>
  <w:num w:numId="753">
    <w:abstractNumId w:val="362"/>
  </w:num>
  <w:num w:numId="754">
    <w:abstractNumId w:val="492"/>
  </w:num>
  <w:num w:numId="755">
    <w:abstractNumId w:val="477"/>
  </w:num>
  <w:num w:numId="756">
    <w:abstractNumId w:val="721"/>
  </w:num>
  <w:num w:numId="757">
    <w:abstractNumId w:val="91"/>
  </w:num>
  <w:num w:numId="758">
    <w:abstractNumId w:val="731"/>
  </w:num>
  <w:num w:numId="759">
    <w:abstractNumId w:val="222"/>
  </w:num>
  <w:num w:numId="760">
    <w:abstractNumId w:val="503"/>
  </w:num>
  <w:num w:numId="761">
    <w:abstractNumId w:val="392"/>
  </w:num>
  <w:num w:numId="762">
    <w:abstractNumId w:val="367"/>
  </w:num>
  <w:num w:numId="763">
    <w:abstractNumId w:val="269"/>
  </w:num>
  <w:num w:numId="764">
    <w:abstractNumId w:val="786"/>
  </w:num>
  <w:num w:numId="765">
    <w:abstractNumId w:val="464"/>
  </w:num>
  <w:num w:numId="766">
    <w:abstractNumId w:val="909"/>
  </w:num>
  <w:num w:numId="767">
    <w:abstractNumId w:val="301"/>
  </w:num>
  <w:num w:numId="768">
    <w:abstractNumId w:val="347"/>
  </w:num>
  <w:num w:numId="769">
    <w:abstractNumId w:val="228"/>
  </w:num>
  <w:num w:numId="770">
    <w:abstractNumId w:val="449"/>
  </w:num>
  <w:num w:numId="771">
    <w:abstractNumId w:val="360"/>
  </w:num>
  <w:num w:numId="772">
    <w:abstractNumId w:val="238"/>
  </w:num>
  <w:num w:numId="773">
    <w:abstractNumId w:val="527"/>
  </w:num>
  <w:num w:numId="774">
    <w:abstractNumId w:val="898"/>
  </w:num>
  <w:num w:numId="775">
    <w:abstractNumId w:val="891"/>
  </w:num>
  <w:num w:numId="776">
    <w:abstractNumId w:val="50"/>
  </w:num>
  <w:num w:numId="777">
    <w:abstractNumId w:val="489"/>
  </w:num>
  <w:num w:numId="778">
    <w:abstractNumId w:val="331"/>
  </w:num>
  <w:num w:numId="779">
    <w:abstractNumId w:val="739"/>
  </w:num>
  <w:num w:numId="780">
    <w:abstractNumId w:val="554"/>
  </w:num>
  <w:num w:numId="781">
    <w:abstractNumId w:val="351"/>
  </w:num>
  <w:num w:numId="782">
    <w:abstractNumId w:val="610"/>
  </w:num>
  <w:num w:numId="783">
    <w:abstractNumId w:val="707"/>
  </w:num>
  <w:num w:numId="784">
    <w:abstractNumId w:val="789"/>
  </w:num>
  <w:num w:numId="785">
    <w:abstractNumId w:val="839"/>
  </w:num>
  <w:num w:numId="786">
    <w:abstractNumId w:val="476"/>
  </w:num>
  <w:num w:numId="787">
    <w:abstractNumId w:val="933"/>
  </w:num>
  <w:num w:numId="788">
    <w:abstractNumId w:val="419"/>
  </w:num>
  <w:num w:numId="789">
    <w:abstractNumId w:val="120"/>
  </w:num>
  <w:num w:numId="790">
    <w:abstractNumId w:val="794"/>
  </w:num>
  <w:num w:numId="791">
    <w:abstractNumId w:val="329"/>
  </w:num>
  <w:num w:numId="792">
    <w:abstractNumId w:val="447"/>
  </w:num>
  <w:num w:numId="793">
    <w:abstractNumId w:val="843"/>
  </w:num>
  <w:num w:numId="794">
    <w:abstractNumId w:val="416"/>
  </w:num>
  <w:num w:numId="795">
    <w:abstractNumId w:val="532"/>
  </w:num>
  <w:num w:numId="796">
    <w:abstractNumId w:val="495"/>
  </w:num>
  <w:num w:numId="797">
    <w:abstractNumId w:val="781"/>
  </w:num>
  <w:num w:numId="798">
    <w:abstractNumId w:val="180"/>
  </w:num>
  <w:num w:numId="799">
    <w:abstractNumId w:val="717"/>
  </w:num>
  <w:num w:numId="800">
    <w:abstractNumId w:val="185"/>
  </w:num>
  <w:num w:numId="801">
    <w:abstractNumId w:val="290"/>
  </w:num>
  <w:num w:numId="802">
    <w:abstractNumId w:val="337"/>
  </w:num>
  <w:num w:numId="803">
    <w:abstractNumId w:val="872"/>
  </w:num>
  <w:num w:numId="804">
    <w:abstractNumId w:val="119"/>
  </w:num>
  <w:num w:numId="805">
    <w:abstractNumId w:val="838"/>
  </w:num>
  <w:num w:numId="806">
    <w:abstractNumId w:val="74"/>
  </w:num>
  <w:num w:numId="807">
    <w:abstractNumId w:val="607"/>
  </w:num>
  <w:num w:numId="808">
    <w:abstractNumId w:val="129"/>
  </w:num>
  <w:num w:numId="809">
    <w:abstractNumId w:val="163"/>
  </w:num>
  <w:num w:numId="810">
    <w:abstractNumId w:val="682"/>
  </w:num>
  <w:num w:numId="811">
    <w:abstractNumId w:val="393"/>
  </w:num>
  <w:num w:numId="812">
    <w:abstractNumId w:val="639"/>
  </w:num>
  <w:num w:numId="813">
    <w:abstractNumId w:val="57"/>
  </w:num>
  <w:num w:numId="814">
    <w:abstractNumId w:val="435"/>
  </w:num>
  <w:num w:numId="815">
    <w:abstractNumId w:val="582"/>
  </w:num>
  <w:num w:numId="816">
    <w:abstractNumId w:val="438"/>
  </w:num>
  <w:num w:numId="817">
    <w:abstractNumId w:val="248"/>
  </w:num>
  <w:num w:numId="818">
    <w:abstractNumId w:val="857"/>
  </w:num>
  <w:num w:numId="819">
    <w:abstractNumId w:val="595"/>
  </w:num>
  <w:num w:numId="820">
    <w:abstractNumId w:val="754"/>
  </w:num>
  <w:num w:numId="821">
    <w:abstractNumId w:val="265"/>
  </w:num>
  <w:num w:numId="822">
    <w:abstractNumId w:val="131"/>
  </w:num>
  <w:num w:numId="823">
    <w:abstractNumId w:val="529"/>
  </w:num>
  <w:num w:numId="824">
    <w:abstractNumId w:val="483"/>
  </w:num>
  <w:num w:numId="825">
    <w:abstractNumId w:val="803"/>
  </w:num>
  <w:num w:numId="826">
    <w:abstractNumId w:val="571"/>
  </w:num>
  <w:num w:numId="827">
    <w:abstractNumId w:val="314"/>
  </w:num>
  <w:num w:numId="828">
    <w:abstractNumId w:val="672"/>
  </w:num>
  <w:num w:numId="829">
    <w:abstractNumId w:val="518"/>
  </w:num>
  <w:num w:numId="830">
    <w:abstractNumId w:val="827"/>
  </w:num>
  <w:num w:numId="831">
    <w:abstractNumId w:val="384"/>
  </w:num>
  <w:num w:numId="832">
    <w:abstractNumId w:val="560"/>
  </w:num>
  <w:num w:numId="833">
    <w:abstractNumId w:val="780"/>
  </w:num>
  <w:num w:numId="834">
    <w:abstractNumId w:val="683"/>
  </w:num>
  <w:num w:numId="835">
    <w:abstractNumId w:val="750"/>
  </w:num>
  <w:num w:numId="836">
    <w:abstractNumId w:val="486"/>
  </w:num>
  <w:num w:numId="837">
    <w:abstractNumId w:val="752"/>
  </w:num>
  <w:num w:numId="838">
    <w:abstractNumId w:val="330"/>
  </w:num>
  <w:num w:numId="839">
    <w:abstractNumId w:val="790"/>
  </w:num>
  <w:num w:numId="840">
    <w:abstractNumId w:val="877"/>
  </w:num>
  <w:num w:numId="841">
    <w:abstractNumId w:val="237"/>
  </w:num>
  <w:num w:numId="842">
    <w:abstractNumId w:val="189"/>
  </w:num>
  <w:num w:numId="843">
    <w:abstractNumId w:val="496"/>
  </w:num>
  <w:num w:numId="844">
    <w:abstractNumId w:val="15"/>
  </w:num>
  <w:num w:numId="845">
    <w:abstractNumId w:val="355"/>
  </w:num>
  <w:num w:numId="846">
    <w:abstractNumId w:val="732"/>
  </w:num>
  <w:num w:numId="847">
    <w:abstractNumId w:val="624"/>
  </w:num>
  <w:num w:numId="848">
    <w:abstractNumId w:val="904"/>
  </w:num>
  <w:num w:numId="849">
    <w:abstractNumId w:val="357"/>
  </w:num>
  <w:num w:numId="850">
    <w:abstractNumId w:val="847"/>
  </w:num>
  <w:num w:numId="851">
    <w:abstractNumId w:val="318"/>
  </w:num>
  <w:num w:numId="852">
    <w:abstractNumId w:val="596"/>
  </w:num>
  <w:num w:numId="853">
    <w:abstractNumId w:val="611"/>
  </w:num>
  <w:num w:numId="854">
    <w:abstractNumId w:val="424"/>
  </w:num>
  <w:num w:numId="855">
    <w:abstractNumId w:val="792"/>
  </w:num>
  <w:num w:numId="856">
    <w:abstractNumId w:val="72"/>
  </w:num>
  <w:num w:numId="857">
    <w:abstractNumId w:val="928"/>
  </w:num>
  <w:num w:numId="858">
    <w:abstractNumId w:val="398"/>
  </w:num>
  <w:num w:numId="859">
    <w:abstractNumId w:val="841"/>
  </w:num>
  <w:num w:numId="860">
    <w:abstractNumId w:val="407"/>
  </w:num>
  <w:num w:numId="861">
    <w:abstractNumId w:val="172"/>
  </w:num>
  <w:num w:numId="862">
    <w:abstractNumId w:val="836"/>
  </w:num>
  <w:num w:numId="863">
    <w:abstractNumId w:val="383"/>
  </w:num>
  <w:num w:numId="864">
    <w:abstractNumId w:val="579"/>
  </w:num>
  <w:num w:numId="865">
    <w:abstractNumId w:val="621"/>
  </w:num>
  <w:num w:numId="866">
    <w:abstractNumId w:val="111"/>
  </w:num>
  <w:num w:numId="867">
    <w:abstractNumId w:val="293"/>
  </w:num>
  <w:num w:numId="868">
    <w:abstractNumId w:val="209"/>
  </w:num>
  <w:num w:numId="869">
    <w:abstractNumId w:val="837"/>
  </w:num>
  <w:num w:numId="870">
    <w:abstractNumId w:val="823"/>
  </w:num>
  <w:num w:numId="871">
    <w:abstractNumId w:val="469"/>
  </w:num>
  <w:num w:numId="872">
    <w:abstractNumId w:val="796"/>
  </w:num>
  <w:num w:numId="873">
    <w:abstractNumId w:val="309"/>
  </w:num>
  <w:num w:numId="874">
    <w:abstractNumId w:val="166"/>
  </w:num>
  <w:num w:numId="875">
    <w:abstractNumId w:val="882"/>
  </w:num>
  <w:num w:numId="876">
    <w:abstractNumId w:val="711"/>
  </w:num>
  <w:num w:numId="877">
    <w:abstractNumId w:val="176"/>
  </w:num>
  <w:num w:numId="878">
    <w:abstractNumId w:val="327"/>
  </w:num>
  <w:num w:numId="879">
    <w:abstractNumId w:val="451"/>
  </w:num>
  <w:num w:numId="880">
    <w:abstractNumId w:val="679"/>
  </w:num>
  <w:num w:numId="881">
    <w:abstractNumId w:val="418"/>
  </w:num>
  <w:num w:numId="882">
    <w:abstractNumId w:val="267"/>
  </w:num>
  <w:num w:numId="883">
    <w:abstractNumId w:val="917"/>
  </w:num>
  <w:num w:numId="884">
    <w:abstractNumId w:val="849"/>
  </w:num>
  <w:num w:numId="885">
    <w:abstractNumId w:val="170"/>
  </w:num>
  <w:num w:numId="886">
    <w:abstractNumId w:val="791"/>
  </w:num>
  <w:num w:numId="887">
    <w:abstractNumId w:val="564"/>
  </w:num>
  <w:num w:numId="888">
    <w:abstractNumId w:val="277"/>
  </w:num>
  <w:num w:numId="889">
    <w:abstractNumId w:val="256"/>
  </w:num>
  <w:num w:numId="890">
    <w:abstractNumId w:val="691"/>
  </w:num>
  <w:num w:numId="891">
    <w:abstractNumId w:val="261"/>
  </w:num>
  <w:num w:numId="892">
    <w:abstractNumId w:val="546"/>
  </w:num>
  <w:num w:numId="893">
    <w:abstractNumId w:val="663"/>
  </w:num>
  <w:num w:numId="894">
    <w:abstractNumId w:val="771"/>
  </w:num>
  <w:num w:numId="895">
    <w:abstractNumId w:val="670"/>
  </w:num>
  <w:num w:numId="896">
    <w:abstractNumId w:val="635"/>
  </w:num>
  <w:num w:numId="897">
    <w:abstractNumId w:val="112"/>
  </w:num>
  <w:num w:numId="898">
    <w:abstractNumId w:val="741"/>
  </w:num>
  <w:num w:numId="899">
    <w:abstractNumId w:val="439"/>
  </w:num>
  <w:num w:numId="900">
    <w:abstractNumId w:val="295"/>
  </w:num>
  <w:num w:numId="901">
    <w:abstractNumId w:val="242"/>
  </w:num>
  <w:num w:numId="902">
    <w:abstractNumId w:val="484"/>
  </w:num>
  <w:num w:numId="903">
    <w:abstractNumId w:val="207"/>
  </w:num>
  <w:num w:numId="904">
    <w:abstractNumId w:val="66"/>
  </w:num>
  <w:num w:numId="905">
    <w:abstractNumId w:val="675"/>
  </w:num>
  <w:num w:numId="906">
    <w:abstractNumId w:val="388"/>
  </w:num>
  <w:num w:numId="907">
    <w:abstractNumId w:val="139"/>
  </w:num>
  <w:num w:numId="908">
    <w:abstractNumId w:val="725"/>
  </w:num>
  <w:num w:numId="909">
    <w:abstractNumId w:val="831"/>
  </w:num>
  <w:num w:numId="910">
    <w:abstractNumId w:val="63"/>
  </w:num>
  <w:num w:numId="911">
    <w:abstractNumId w:val="899"/>
  </w:num>
  <w:num w:numId="912">
    <w:abstractNumId w:val="729"/>
  </w:num>
  <w:num w:numId="913">
    <w:abstractNumId w:val="578"/>
  </w:num>
  <w:num w:numId="914">
    <w:abstractNumId w:val="434"/>
  </w:num>
  <w:num w:numId="915">
    <w:abstractNumId w:val="767"/>
  </w:num>
  <w:num w:numId="916">
    <w:abstractNumId w:val="480"/>
  </w:num>
  <w:num w:numId="917">
    <w:abstractNumId w:val="122"/>
  </w:num>
  <w:num w:numId="918">
    <w:abstractNumId w:val="96"/>
  </w:num>
  <w:num w:numId="919">
    <w:abstractNumId w:val="701"/>
  </w:num>
  <w:num w:numId="920">
    <w:abstractNumId w:val="54"/>
  </w:num>
  <w:num w:numId="921">
    <w:abstractNumId w:val="304"/>
  </w:num>
  <w:num w:numId="922">
    <w:abstractNumId w:val="221"/>
  </w:num>
  <w:num w:numId="923">
    <w:abstractNumId w:val="863"/>
  </w:num>
  <w:num w:numId="924">
    <w:abstractNumId w:val="575"/>
  </w:num>
  <w:num w:numId="925">
    <w:abstractNumId w:val="246"/>
  </w:num>
  <w:num w:numId="926">
    <w:abstractNumId w:val="326"/>
  </w:num>
  <w:num w:numId="927">
    <w:abstractNumId w:val="227"/>
  </w:num>
  <w:num w:numId="928">
    <w:abstractNumId w:val="788"/>
  </w:num>
  <w:num w:numId="929">
    <w:abstractNumId w:val="724"/>
  </w:num>
  <w:num w:numId="930">
    <w:abstractNumId w:val="524"/>
  </w:num>
  <w:num w:numId="931">
    <w:abstractNumId w:val="461"/>
  </w:num>
  <w:num w:numId="932">
    <w:abstractNumId w:val="390"/>
  </w:num>
  <w:num w:numId="933">
    <w:abstractNumId w:val="107"/>
  </w:num>
  <w:num w:numId="934">
    <w:abstractNumId w:val="685"/>
  </w:num>
  <w:num w:numId="935">
    <w:abstractNumId w:val="160"/>
  </w:num>
  <w:num w:numId="936">
    <w:abstractNumId w:val="83"/>
  </w:num>
  <w:num w:numId="937">
    <w:abstractNumId w:val="720"/>
  </w:num>
  <w:num w:numId="938">
    <w:abstractNumId w:val="516"/>
  </w:num>
  <w:num w:numId="939">
    <w:abstractNumId w:val="587"/>
  </w:num>
  <w:num w:numId="940">
    <w:abstractNumId w:val="339"/>
  </w:num>
  <w:num w:numId="941">
    <w:abstractNumId w:val="681"/>
  </w:num>
  <w:num w:numId="942">
    <w:abstractNumId w:val="310"/>
  </w:num>
  <w:num w:numId="943">
    <w:abstractNumId w:val="586"/>
  </w:num>
  <w:num w:numId="944">
    <w:abstractNumId w:val="543"/>
  </w:num>
  <w:num w:numId="945">
    <w:abstractNumId w:val="132"/>
  </w:num>
  <w:num w:numId="946">
    <w:abstractNumId w:val="56"/>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2">
    <w15:presenceInfo w15:providerId="None" w15:userId="MT2"/>
  </w15:person>
  <w15:person w15:author="Milos Tesanovic">
    <w15:presenceInfo w15:providerId="None" w15:userId="Milos Tesan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E0A"/>
    <w:rsid w:val="00695679"/>
    <w:rsid w:val="00695808"/>
    <w:rsid w:val="00695E94"/>
    <w:rsid w:val="00695FF8"/>
    <w:rsid w:val="0069638D"/>
    <w:rsid w:val="00696498"/>
    <w:rsid w:val="00696542"/>
    <w:rsid w:val="006966AD"/>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564"/>
    <w:rsid w:val="00F27840"/>
    <w:rsid w:val="00F27AF5"/>
    <w:rsid w:val="00F27D34"/>
    <w:rsid w:val="00F300FB"/>
    <w:rsid w:val="00F30137"/>
    <w:rsid w:val="00F30204"/>
    <w:rsid w:val="00F303EA"/>
    <w:rsid w:val="00F305F2"/>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CBD7291-DABD-4638-B900-F7882E9D3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797396"/>
    <w:pPr>
      <w:spacing w:after="120"/>
    </w:pPr>
    <w:rPr>
      <w:rFonts w:ascii="Arial" w:eastAsia="MS Mincho" w:hAnsi="Arial"/>
      <w:lang w:val="en-GB"/>
    </w:rPr>
  </w:style>
  <w:style w:type="character" w:styleId="Hyperlink">
    <w:name w:val="Hyperlink"/>
    <w:rsid w:val="00797396"/>
    <w:rPr>
      <w:color w:val="0000FF"/>
      <w:u w:val="single"/>
    </w:rPr>
  </w:style>
  <w:style w:type="paragraph" w:customStyle="1" w:styleId="Note-Boxed">
    <w:name w:val="Note - Boxed"/>
    <w:basedOn w:val="Normal"/>
    <w:next w:val="Normal"/>
    <w:rsid w:val="007973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797396"/>
    <w:rPr>
      <w:rFonts w:ascii="Arial" w:eastAsia="MS Mincho" w:hAnsi="Arial"/>
      <w:lang w:val="en-GB"/>
    </w:rPr>
  </w:style>
  <w:style w:type="character" w:styleId="CommentReference">
    <w:name w:val="annotation reference"/>
    <w:basedOn w:val="DefaultParagraphFont"/>
    <w:qFormat/>
    <w:rsid w:val="00797396"/>
    <w:rPr>
      <w:sz w:val="16"/>
      <w:szCs w:val="16"/>
    </w:rPr>
  </w:style>
  <w:style w:type="paragraph" w:styleId="CommentText">
    <w:name w:val="annotation text"/>
    <w:basedOn w:val="Normal"/>
    <w:link w:val="CommentTextChar"/>
    <w:uiPriority w:val="99"/>
    <w:qFormat/>
    <w:rsid w:val="00797396"/>
  </w:style>
  <w:style w:type="character" w:customStyle="1" w:styleId="CommentTextChar">
    <w:name w:val="Comment Text Char"/>
    <w:basedOn w:val="DefaultParagraphFont"/>
    <w:link w:val="CommentText"/>
    <w:uiPriority w:val="99"/>
    <w:rsid w:val="00797396"/>
    <w:rPr>
      <w:rFonts w:eastAsia="Times New Roman"/>
      <w:lang w:val="en-GB" w:eastAsia="ja-JP"/>
    </w:rPr>
  </w:style>
  <w:style w:type="paragraph" w:styleId="CommentSubject">
    <w:name w:val="annotation subject"/>
    <w:basedOn w:val="CommentText"/>
    <w:next w:val="CommentText"/>
    <w:link w:val="CommentSubjectChar"/>
    <w:qFormat/>
    <w:rsid w:val="00797396"/>
    <w:rPr>
      <w:b/>
      <w:bCs/>
    </w:rPr>
  </w:style>
  <w:style w:type="character" w:customStyle="1" w:styleId="CommentSubjectChar">
    <w:name w:val="Comment Subject Char"/>
    <w:basedOn w:val="CommentTextChar"/>
    <w:link w:val="CommentSubject"/>
    <w:rsid w:val="00797396"/>
    <w:rPr>
      <w:rFonts w:eastAsia="Times New Roman"/>
      <w:b/>
      <w:bCs/>
      <w:lang w:val="en-GB" w:eastAsia="ja-JP"/>
    </w:rPr>
  </w:style>
  <w:style w:type="paragraph" w:styleId="BalloonText">
    <w:name w:val="Balloon Text"/>
    <w:basedOn w:val="Normal"/>
    <w:link w:val="BalloonTextChar"/>
    <w:semiHidden/>
    <w:unhideWhenUsed/>
    <w:qFormat/>
    <w:rsid w:val="0079739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97396"/>
    <w:rPr>
      <w:rFonts w:ascii="Segoe UI" w:eastAsia="Times New Roman" w:hAnsi="Segoe UI" w:cs="Segoe UI"/>
      <w:sz w:val="18"/>
      <w:szCs w:val="18"/>
      <w:lang w:val="en-GB" w:eastAsia="ja-JP"/>
    </w:rPr>
  </w:style>
  <w:style w:type="character" w:customStyle="1" w:styleId="B1Char">
    <w:name w:val="B1 Char"/>
    <w:rsid w:val="00AC1A83"/>
    <w:rPr>
      <w:lang w:val="en-GB" w:eastAsia="en-US"/>
    </w:rPr>
  </w:style>
  <w:style w:type="character" w:customStyle="1" w:styleId="B1Zchn">
    <w:name w:val="B1 Zchn"/>
    <w:rsid w:val="005E6CA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5118687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5352449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208720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42222222222222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131111111111111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2.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71DEDE-DCAD-4975-9646-BA883AD2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8046F0-1AC3-4D59-AFD8-9281743FC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4945</Words>
  <Characters>28190</Characters>
  <Application>Microsoft Office Word</Application>
  <DocSecurity>0</DocSecurity>
  <Lines>234</Lines>
  <Paragraphs>66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33069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MT2</cp:lastModifiedBy>
  <cp:revision>9</cp:revision>
  <cp:lastPrinted>2017-05-08T01:55:00Z</cp:lastPrinted>
  <dcterms:created xsi:type="dcterms:W3CDTF">2020-05-21T10:14:00Z</dcterms:created>
  <dcterms:modified xsi:type="dcterms:W3CDTF">2020-05-21T16:37:00Z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ies>
</file>